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A75E" w14:textId="77F6B128" w:rsidR="00C3696E" w:rsidRPr="00CB168F" w:rsidRDefault="00C3696E" w:rsidP="00C3696E">
      <w:pPr>
        <w:tabs>
          <w:tab w:val="left" w:pos="1985"/>
          <w:tab w:val="left" w:pos="792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Toc508617208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E6705B">
        <w:rPr>
          <w:rFonts w:ascii="Arial" w:hAnsi="Arial" w:cs="Arial"/>
          <w:b/>
          <w:sz w:val="24"/>
          <w:lang w:val="de-DE"/>
        </w:rPr>
        <w:t>2</w:t>
      </w:r>
      <w:r w:rsidR="00231564">
        <w:rPr>
          <w:rFonts w:ascii="Arial" w:hAnsi="Arial" w:cs="Arial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2A45B9" w:rsidRPr="002A45B9">
        <w:rPr>
          <w:rFonts w:ascii="Arial" w:hAnsi="Arial" w:cs="Arial"/>
          <w:b/>
          <w:sz w:val="24"/>
          <w:lang w:val="de-DE"/>
        </w:rPr>
        <w:t>R4-2414984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3C6C1A" w:rsidRPr="00A01738">
        <w:rPr>
          <w:rFonts w:ascii="Arial" w:eastAsia="宋体" w:hAnsi="Arial" w:cs="Arial"/>
          <w:b/>
          <w:sz w:val="24"/>
          <w:szCs w:val="24"/>
          <w:lang w:eastAsia="zh-CN"/>
        </w:rPr>
        <w:t>Hefei,</w:t>
      </w:r>
      <w:r w:rsidR="003C6C1A">
        <w:rPr>
          <w:rFonts w:ascii="Arial" w:eastAsia="宋体" w:hAnsi="Arial" w:cs="Arial"/>
          <w:b/>
          <w:sz w:val="24"/>
          <w:szCs w:val="24"/>
          <w:lang w:eastAsia="zh-CN"/>
        </w:rPr>
        <w:t xml:space="preserve"> Anhui,</w:t>
      </w:r>
      <w:r w:rsidR="003C6C1A" w:rsidRPr="00A01738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3C6C1A">
        <w:rPr>
          <w:rFonts w:ascii="Arial" w:eastAsia="宋体" w:hAnsi="Arial" w:cs="Arial"/>
          <w:b/>
          <w:sz w:val="24"/>
          <w:szCs w:val="24"/>
          <w:lang w:eastAsia="zh-CN"/>
        </w:rPr>
        <w:t>China, 14</w:t>
      </w:r>
      <w:r w:rsidR="003C6C1A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C6C1A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3C6C1A">
        <w:rPr>
          <w:rFonts w:ascii="Arial" w:eastAsia="宋体" w:hAnsi="Arial" w:cs="Arial"/>
          <w:b/>
          <w:sz w:val="24"/>
          <w:szCs w:val="24"/>
          <w:lang w:eastAsia="zh-CN"/>
        </w:rPr>
        <w:t>18</w:t>
      </w:r>
      <w:r w:rsidR="003C6C1A" w:rsidRPr="00A01738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3C6C1A">
        <w:rPr>
          <w:rFonts w:ascii="Arial" w:eastAsia="宋体" w:hAnsi="Arial" w:cs="Arial"/>
          <w:b/>
          <w:sz w:val="24"/>
          <w:szCs w:val="24"/>
          <w:lang w:eastAsia="zh-CN"/>
        </w:rPr>
        <w:t xml:space="preserve"> October</w:t>
      </w:r>
      <w:r w:rsidR="003C6C1A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C3696E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30781B38" w14:textId="3154E53F" w:rsidR="00F00144" w:rsidRPr="0008103A" w:rsidRDefault="00F00144" w:rsidP="00F00144">
      <w:pPr>
        <w:tabs>
          <w:tab w:val="left" w:pos="2250"/>
        </w:tabs>
        <w:spacing w:after="0"/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E87FB8" w:rsidRPr="00E87FB8">
        <w:rPr>
          <w:rFonts w:ascii="Arial" w:hAnsi="Arial" w:cs="Arial"/>
          <w:b/>
          <w:sz w:val="24"/>
          <w:szCs w:val="24"/>
        </w:rPr>
        <w:t>R19 MPR for PC1.5 contiguous CA and NCCA</w:t>
      </w:r>
      <w:bookmarkStart w:id="1" w:name="_GoBack"/>
      <w:bookmarkEnd w:id="1"/>
    </w:p>
    <w:p w14:paraId="0AB90E3C" w14:textId="77777777" w:rsidR="00F00144" w:rsidRPr="0012486F" w:rsidRDefault="00F00144" w:rsidP="00F00144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Source:</w:t>
      </w:r>
      <w:r w:rsidRPr="0012486F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OPPO</w:t>
      </w:r>
    </w:p>
    <w:p w14:paraId="7863D3EF" w14:textId="579AB5E4" w:rsidR="00816C9D" w:rsidRPr="0012486F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12486F">
        <w:rPr>
          <w:rFonts w:ascii="Arial" w:hAnsi="Arial" w:cs="Arial"/>
          <w:b/>
          <w:sz w:val="24"/>
          <w:szCs w:val="24"/>
        </w:rPr>
        <w:t>Agenda item:</w:t>
      </w:r>
      <w:r w:rsidRPr="0012486F">
        <w:rPr>
          <w:rFonts w:ascii="Arial" w:hAnsi="Arial" w:cs="Arial"/>
          <w:b/>
          <w:sz w:val="24"/>
          <w:szCs w:val="24"/>
        </w:rPr>
        <w:tab/>
      </w:r>
      <w:r w:rsidR="00DE06CB">
        <w:rPr>
          <w:rFonts w:ascii="Arial" w:hAnsi="Arial" w:cs="Arial"/>
          <w:b/>
          <w:sz w:val="24"/>
          <w:szCs w:val="24"/>
        </w:rPr>
        <w:t>6.1.1.1.</w:t>
      </w:r>
      <w:r w:rsidR="006F7639">
        <w:rPr>
          <w:rFonts w:ascii="Arial" w:hAnsi="Arial" w:cs="Arial"/>
          <w:b/>
          <w:sz w:val="24"/>
          <w:szCs w:val="24"/>
        </w:rPr>
        <w:t>2</w:t>
      </w:r>
    </w:p>
    <w:p w14:paraId="28C6643F" w14:textId="77777777" w:rsidR="00816C9D" w:rsidRPr="0008103A" w:rsidRDefault="00816C9D" w:rsidP="00626B46">
      <w:pPr>
        <w:tabs>
          <w:tab w:val="left" w:pos="2160"/>
        </w:tabs>
        <w:spacing w:after="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Approval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743B2B58" w14:textId="32060937" w:rsidR="003B63B9" w:rsidRDefault="00277A34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paper discuss</w:t>
      </w:r>
      <w:r w:rsidR="00663DBA">
        <w:rPr>
          <w:rFonts w:eastAsiaTheme="minorEastAsia"/>
          <w:lang w:eastAsia="zh-CN"/>
        </w:rPr>
        <w:t>es</w:t>
      </w:r>
      <w:r>
        <w:rPr>
          <w:rFonts w:eastAsiaTheme="minorEastAsia"/>
          <w:lang w:eastAsia="zh-CN"/>
        </w:rPr>
        <w:t xml:space="preserve"> the </w:t>
      </w:r>
      <w:r w:rsidR="00776724">
        <w:rPr>
          <w:rFonts w:eastAsiaTheme="minorEastAsia"/>
          <w:lang w:eastAsia="zh-CN"/>
        </w:rPr>
        <w:t xml:space="preserve">Rel-19 </w:t>
      </w:r>
      <w:r>
        <w:rPr>
          <w:rFonts w:eastAsiaTheme="minorEastAsia"/>
          <w:lang w:eastAsia="zh-CN"/>
        </w:rPr>
        <w:t xml:space="preserve">PC1.5 contiguous CA </w:t>
      </w:r>
      <w:r w:rsidR="00C00233">
        <w:rPr>
          <w:rFonts w:eastAsiaTheme="minorEastAsia" w:hint="eastAsia"/>
          <w:lang w:eastAsia="zh-CN"/>
        </w:rPr>
        <w:t>and</w:t>
      </w:r>
      <w:r w:rsidR="00C00233">
        <w:rPr>
          <w:rFonts w:eastAsiaTheme="minorEastAsia"/>
          <w:lang w:eastAsia="zh-CN"/>
        </w:rPr>
        <w:t xml:space="preserve"> NCCA </w:t>
      </w:r>
      <w:r w:rsidR="00F50F9D">
        <w:rPr>
          <w:rFonts w:eastAsiaTheme="minorEastAsia"/>
          <w:lang w:eastAsia="zh-CN"/>
        </w:rPr>
        <w:t>MPR</w:t>
      </w:r>
      <w:r w:rsidR="00E939DA">
        <w:rPr>
          <w:rFonts w:eastAsiaTheme="minorEastAsia"/>
          <w:lang w:eastAsia="zh-CN"/>
        </w:rPr>
        <w:t xml:space="preserve"> </w:t>
      </w:r>
      <w:r w:rsidR="00E939DA">
        <w:rPr>
          <w:rFonts w:eastAsiaTheme="minorEastAsia" w:hint="eastAsia"/>
          <w:lang w:eastAsia="zh-CN"/>
        </w:rPr>
        <w:t>base</w:t>
      </w:r>
      <w:r w:rsidR="00E939DA">
        <w:rPr>
          <w:rFonts w:eastAsiaTheme="minorEastAsia"/>
          <w:lang w:eastAsia="zh-CN"/>
        </w:rPr>
        <w:t>d on WF [1] and also requirement clarifications in [2]</w:t>
      </w:r>
      <w:r w:rsidR="00643962">
        <w:rPr>
          <w:rFonts w:eastAsiaTheme="minorEastAsia"/>
          <w:lang w:eastAsia="zh-CN"/>
        </w:rPr>
        <w:t>[3]</w:t>
      </w:r>
      <w:r w:rsidR="002C052B">
        <w:rPr>
          <w:rFonts w:eastAsiaTheme="minorEastAsia"/>
          <w:lang w:eastAsia="zh-CN"/>
        </w:rPr>
        <w:t xml:space="preserve">. </w:t>
      </w:r>
    </w:p>
    <w:p w14:paraId="0F93E8BE" w14:textId="35986B8A" w:rsidR="00D50C15" w:rsidRDefault="00AA151A" w:rsidP="00D50C15">
      <w:pPr>
        <w:pStyle w:val="1"/>
        <w:numPr>
          <w:ilvl w:val="0"/>
          <w:numId w:val="3"/>
        </w:numPr>
      </w:pPr>
      <w:r>
        <w:t>PC1.5 contiguous CA</w:t>
      </w:r>
    </w:p>
    <w:p w14:paraId="3274BDCF" w14:textId="46B9C971" w:rsidR="004D7D8A" w:rsidRDefault="00172BF9" w:rsidP="00172BF9">
      <w:pPr>
        <w:pStyle w:val="2"/>
        <w:rPr>
          <w:lang w:eastAsia="zh-CN"/>
        </w:rPr>
      </w:pPr>
      <w:r>
        <w:rPr>
          <w:lang w:eastAsia="zh-CN"/>
        </w:rPr>
        <w:t xml:space="preserve">2.1 </w:t>
      </w:r>
      <w:r w:rsidR="003B5FAB">
        <w:rPr>
          <w:lang w:eastAsia="zh-CN"/>
        </w:rPr>
        <w:t>N</w:t>
      </w:r>
      <w:r w:rsidR="003B5FAB">
        <w:rPr>
          <w:rFonts w:hint="eastAsia"/>
          <w:lang w:eastAsia="zh-CN"/>
        </w:rPr>
        <w:t>on</w:t>
      </w:r>
      <w:r w:rsidR="003B5FAB">
        <w:rPr>
          <w:lang w:eastAsia="zh-CN"/>
        </w:rPr>
        <w:t xml:space="preserve">-Contig RB allocation </w:t>
      </w:r>
      <w:r w:rsidR="004D7D8A">
        <w:rPr>
          <w:lang w:eastAsia="zh-CN"/>
        </w:rPr>
        <w:t>MRP</w:t>
      </w:r>
    </w:p>
    <w:p w14:paraId="43FB8463" w14:textId="07CF42B2" w:rsidR="001B26FC" w:rsidRPr="00727054" w:rsidRDefault="001B26FC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</w:t>
      </w:r>
      <w:r w:rsidR="00172BF9">
        <w:rPr>
          <w:rFonts w:eastAsia="宋体"/>
          <w:szCs w:val="18"/>
          <w:lang w:val="sv-SE" w:eastAsia="zh-CN"/>
        </w:rPr>
        <w:t>1</w:t>
      </w:r>
      <w:r w:rsidR="00555049" w:rsidRPr="00727054">
        <w:rPr>
          <w:rFonts w:eastAsia="宋体"/>
          <w:szCs w:val="18"/>
          <w:lang w:val="sv-SE" w:eastAsia="zh-CN"/>
        </w:rPr>
        <w:t>.1</w:t>
      </w:r>
      <w:r w:rsidRPr="00727054">
        <w:rPr>
          <w:rFonts w:eastAsia="宋体"/>
          <w:szCs w:val="18"/>
          <w:lang w:val="sv-SE" w:eastAsia="zh-CN"/>
        </w:rPr>
        <w:t xml:space="preserve"> </w:t>
      </w:r>
      <w:r w:rsidR="009456DD" w:rsidRPr="00727054">
        <w:rPr>
          <w:rFonts w:eastAsia="宋体"/>
          <w:szCs w:val="18"/>
          <w:lang w:val="sv-SE" w:eastAsia="zh-CN"/>
        </w:rPr>
        <w:t xml:space="preserve">Initial </w:t>
      </w:r>
      <w:r w:rsidRPr="00727054">
        <w:rPr>
          <w:rFonts w:eastAsia="宋体"/>
          <w:szCs w:val="18"/>
          <w:lang w:val="sv-SE" w:eastAsia="zh-CN"/>
        </w:rPr>
        <w:t xml:space="preserve">MRP </w:t>
      </w:r>
      <w:r w:rsidR="009456DD" w:rsidRPr="00727054">
        <w:rPr>
          <w:rFonts w:eastAsia="宋体"/>
          <w:szCs w:val="18"/>
          <w:lang w:val="sv-SE" w:eastAsia="zh-CN"/>
        </w:rPr>
        <w:t>results</w:t>
      </w:r>
    </w:p>
    <w:p w14:paraId="22CFF6FC" w14:textId="353E580B" w:rsidR="005F141A" w:rsidRDefault="004D7D8A" w:rsidP="004D7D8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ith the understanding of </w:t>
      </w:r>
      <w:r w:rsidR="00346778">
        <w:rPr>
          <w:rFonts w:eastAsiaTheme="minorEastAsia"/>
          <w:lang w:eastAsia="zh-CN"/>
        </w:rPr>
        <w:t>EVM / IBE requirements are NOT verified when both CCs are configured with PRBs, below tables give the initial simulation results</w:t>
      </w:r>
      <w:r w:rsidR="005F141A">
        <w:rPr>
          <w:rFonts w:eastAsiaTheme="minorEastAsia"/>
          <w:lang w:eastAsia="zh-CN"/>
        </w:rPr>
        <w:t xml:space="preserve">. It includes </w:t>
      </w:r>
      <w:r w:rsidR="00346778">
        <w:rPr>
          <w:rFonts w:eastAsiaTheme="minorEastAsia"/>
          <w:lang w:eastAsia="zh-CN"/>
        </w:rPr>
        <w:t>CP-OFDM and DFT-S-OFDM with Class B and Class C</w:t>
      </w:r>
      <w:r w:rsidR="005E267C">
        <w:rPr>
          <w:rFonts w:eastAsiaTheme="minorEastAsia"/>
          <w:lang w:eastAsia="zh-CN"/>
        </w:rPr>
        <w:t xml:space="preserve"> and PRB configured in both CCs</w:t>
      </w:r>
      <w:r w:rsidR="00346778">
        <w:rPr>
          <w:rFonts w:eastAsiaTheme="minorEastAsia"/>
          <w:lang w:eastAsia="zh-CN"/>
        </w:rPr>
        <w:t xml:space="preserve">. </w:t>
      </w:r>
    </w:p>
    <w:p w14:paraId="6ED9760C" w14:textId="1775062E" w:rsidR="00957DCD" w:rsidRDefault="005F141A" w:rsidP="004D7D8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346778">
        <w:rPr>
          <w:rFonts w:eastAsiaTheme="minorEastAsia"/>
          <w:lang w:eastAsia="zh-CN"/>
        </w:rPr>
        <w:t>nd it should be noticed that in the simulation TxD</w:t>
      </w:r>
      <w:r w:rsidR="00FF2CFF">
        <w:rPr>
          <w:rFonts w:eastAsiaTheme="minorEastAsia"/>
          <w:lang w:eastAsia="zh-CN"/>
        </w:rPr>
        <w:t>/1LO</w:t>
      </w:r>
      <w:r w:rsidR="00346778">
        <w:rPr>
          <w:rFonts w:eastAsiaTheme="minorEastAsia"/>
          <w:lang w:eastAsia="zh-CN"/>
        </w:rPr>
        <w:t xml:space="preserve"> is used to achieve PC1.5, </w:t>
      </w:r>
      <w:r w:rsidR="00937AE0">
        <w:rPr>
          <w:rFonts w:eastAsiaTheme="minorEastAsia" w:hint="eastAsia"/>
          <w:lang w:eastAsia="zh-CN"/>
        </w:rPr>
        <w:t>a</w:t>
      </w:r>
      <w:r w:rsidR="00937AE0">
        <w:rPr>
          <w:rFonts w:eastAsiaTheme="minorEastAsia"/>
          <w:lang w:eastAsia="zh-CN"/>
        </w:rPr>
        <w:t xml:space="preserve">nd </w:t>
      </w:r>
      <w:r w:rsidR="00346778">
        <w:rPr>
          <w:rFonts w:eastAsiaTheme="minorEastAsia"/>
          <w:lang w:eastAsia="zh-CN"/>
        </w:rPr>
        <w:t>the IMD impacts are account</w:t>
      </w:r>
      <w:r>
        <w:rPr>
          <w:rFonts w:eastAsiaTheme="minorEastAsia"/>
          <w:lang w:eastAsia="zh-CN"/>
        </w:rPr>
        <w:t>ed</w:t>
      </w:r>
      <w:r w:rsidR="00346778">
        <w:rPr>
          <w:rFonts w:eastAsiaTheme="minorEastAsia"/>
          <w:lang w:eastAsia="zh-CN"/>
        </w:rPr>
        <w:t xml:space="preserve"> in the simulation, and </w:t>
      </w:r>
      <w:r>
        <w:rPr>
          <w:rFonts w:eastAsiaTheme="minorEastAsia"/>
          <w:lang w:eastAsia="zh-CN"/>
        </w:rPr>
        <w:t>some</w:t>
      </w:r>
      <w:r w:rsidR="0034677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additional values need to be added to cope with it</w:t>
      </w:r>
      <w:r w:rsidR="00346778">
        <w:rPr>
          <w:rFonts w:eastAsiaTheme="minorEastAsia"/>
          <w:lang w:eastAsia="zh-CN"/>
        </w:rPr>
        <w:t xml:space="preserve"> in the final MPR results.</w:t>
      </w:r>
    </w:p>
    <w:p w14:paraId="2B2452DE" w14:textId="77777777" w:rsidR="00502080" w:rsidRDefault="00502080" w:rsidP="0050208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5749CA87" w14:textId="1FF066CE" w:rsidR="00A813DF" w:rsidRDefault="00A813DF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class B or C</w:t>
      </w:r>
    </w:p>
    <w:p w14:paraId="2B8BC62C" w14:textId="79E4BD94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2C3E5051" w14:textId="551042F4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6D9BEE18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1209F12D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 is 15khz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or 30khz</w:t>
      </w:r>
    </w:p>
    <w:p w14:paraId="227618E7" w14:textId="77777777" w:rsidR="00502080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is 1LO+TxD</w:t>
      </w:r>
    </w:p>
    <w:p w14:paraId="27A60952" w14:textId="77777777" w:rsidR="00502080" w:rsidRPr="00BD05C4" w:rsidRDefault="00502080" w:rsidP="00502080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odulations are same in both CCs</w:t>
      </w:r>
    </w:p>
    <w:p w14:paraId="5DEB68E7" w14:textId="77777777" w:rsidR="00502080" w:rsidRPr="00502080" w:rsidRDefault="00502080" w:rsidP="004D7D8A">
      <w:pPr>
        <w:rPr>
          <w:rFonts w:eastAsiaTheme="minorEastAsia"/>
          <w:lang w:eastAsia="zh-CN"/>
        </w:rPr>
      </w:pPr>
    </w:p>
    <w:p w14:paraId="54F0949B" w14:textId="0D1D2D48" w:rsidR="00513F80" w:rsidRPr="00B17166" w:rsidRDefault="00513F80" w:rsidP="00112976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1 </w:t>
      </w:r>
      <w:r w:rsidR="00112976" w:rsidRPr="00112976">
        <w:rPr>
          <w:rFonts w:eastAsiaTheme="minorEastAsia"/>
          <w:lang w:eastAsia="zh-CN"/>
        </w:rPr>
        <w:t>CP-OFDM</w:t>
      </w:r>
      <w:r w:rsidR="00C05712">
        <w:rPr>
          <w:rFonts w:eastAsiaTheme="minorEastAsia"/>
          <w:lang w:eastAsia="zh-CN"/>
        </w:rPr>
        <w:t xml:space="preserve"> non-contig RB allocation</w:t>
      </w:r>
      <w:r w:rsidR="00112976" w:rsidRPr="00112976">
        <w:rPr>
          <w:rFonts w:eastAsiaTheme="minorEastAsia"/>
          <w:lang w:eastAsia="zh-CN"/>
        </w:rPr>
        <w:t>: CA Class B</w:t>
      </w:r>
      <w:r w:rsidR="00D107C0">
        <w:rPr>
          <w:rFonts w:eastAsiaTheme="minorEastAsia"/>
          <w:lang w:eastAsia="zh-CN"/>
        </w:rPr>
        <w:t xml:space="preserve"> and Class C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992"/>
        <w:gridCol w:w="709"/>
        <w:gridCol w:w="992"/>
        <w:gridCol w:w="709"/>
        <w:gridCol w:w="708"/>
        <w:gridCol w:w="851"/>
        <w:gridCol w:w="567"/>
        <w:gridCol w:w="716"/>
        <w:gridCol w:w="716"/>
        <w:gridCol w:w="836"/>
      </w:tblGrid>
      <w:tr w:rsidR="00834528" w:rsidRPr="00834528" w14:paraId="27D5FC7C" w14:textId="77777777" w:rsidTr="00DF19BB">
        <w:trPr>
          <w:trHeight w:val="285"/>
        </w:trPr>
        <w:tc>
          <w:tcPr>
            <w:tcW w:w="991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0F023F" w14:textId="68E11B77" w:rsidR="00834528" w:rsidRPr="00834528" w:rsidRDefault="00DF19BB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CP-OFDM: </w:t>
            </w:r>
            <w:r w:rsidR="00DF22C0"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 w:rsidR="00DF22C0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A Class B</w:t>
            </w:r>
          </w:p>
        </w:tc>
      </w:tr>
      <w:tr w:rsidR="00DF22C0" w:rsidRPr="00834528" w14:paraId="65CA82B4" w14:textId="77777777" w:rsidTr="00DF22C0">
        <w:trPr>
          <w:trHeight w:val="2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217D650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785AB01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37307ED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03FE25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7398C68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5CC701B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EF5C59A" w14:textId="77777777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5AA8048" w14:textId="321A378F" w:rsidR="00DF22C0" w:rsidRPr="00834528" w:rsidRDefault="00DF22C0" w:rsidP="00AF5182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6582CB9F" w14:textId="08253B3E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DF22C0" w:rsidRPr="00834528" w14:paraId="3A79E176" w14:textId="77777777" w:rsidTr="00DF22C0">
        <w:trPr>
          <w:trHeight w:val="28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611CD83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40601EC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5845A5A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18B218F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1935653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C636CDF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D545BC3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8512864" w14:textId="77777777" w:rsidR="00DF22C0" w:rsidRPr="00834528" w:rsidRDefault="00DF22C0" w:rsidP="00DF22C0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2C872659" w14:textId="623F198F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pi/2 bpsk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57D6E9A4" w14:textId="29C47EA8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6ACE1317" w14:textId="723BC899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7EBF4360" w14:textId="7A8B800D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A88BAFB" w14:textId="54BC7745" w:rsidR="00DF22C0" w:rsidRPr="00834528" w:rsidRDefault="00DF22C0" w:rsidP="00DF22C0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B5269C" w:rsidRPr="00EF5A49" w14:paraId="1B9F0192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51B7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898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B12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5F09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BB42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A700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91ADB" w14:textId="45AE873E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81AA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24882" w14:textId="27E9F7A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4A202" w14:textId="6E5F47D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7E718" w14:textId="4F7F504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93851" w14:textId="02A6F21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268E6" w14:textId="0EAF3A9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</w:tr>
      <w:tr w:rsidR="00B5269C" w:rsidRPr="00EF5A49" w14:paraId="19ACEE00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F27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284F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470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DB5C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408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02FF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D39A0" w14:textId="17D7A919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849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E484E6" w14:textId="610719F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B7427" w14:textId="752FA70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3B4BE" w14:textId="7497F84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995D1" w14:textId="5DCC3F8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E566FE" w14:textId="68B0EEE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</w:tr>
      <w:tr w:rsidR="00B5269C" w:rsidRPr="00EF5A49" w14:paraId="5DB15584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333A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1ED6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BAB7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7E4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2A1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61B7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98E7" w14:textId="681D7AC0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F8D3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952C6" w14:textId="6CD82FF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916AC" w14:textId="792C652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7ACCA" w14:textId="73C89C1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DC7A67" w14:textId="574C1DC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0A407" w14:textId="2D32377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</w:tr>
      <w:tr w:rsidR="00B5269C" w:rsidRPr="00EF5A49" w14:paraId="02EBC3FE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A92E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27B9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0DA7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A01A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6D68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745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B5D0F" w14:textId="2F9FD931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DD82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AF404" w14:textId="74B3C1C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A003D0" w14:textId="4408068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BF0B8B" w14:textId="3F4A987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AAA31" w14:textId="3311B70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FD359" w14:textId="1BB0256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</w:tr>
      <w:tr w:rsidR="00B5269C" w:rsidRPr="00EF5A49" w14:paraId="27BEAA04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AA5C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6166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8D2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D24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4C1F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2A72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27ADF" w14:textId="3DE2457C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0ADB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4B36D" w14:textId="0009C3C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418C4" w14:textId="2BE0AC3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6EB93" w14:textId="5708D65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82E1C" w14:textId="4996DB1F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DBB7E" w14:textId="17079A5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</w:tr>
      <w:tr w:rsidR="00B5269C" w:rsidRPr="00EF5A49" w14:paraId="6DCF02D1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D1BB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E1C05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F1D2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204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81A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914DF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29F2D" w14:textId="3F4D503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7E5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83574" w14:textId="07BE3F8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F79447" w14:textId="4E29008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0072C9" w14:textId="67214D6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060C2" w14:textId="14FE784F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CE737" w14:textId="7B3F7A1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</w:tr>
      <w:tr w:rsidR="00B5269C" w:rsidRPr="00EF5A49" w14:paraId="3B1C491D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C03F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0CDE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69D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09D7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6BC7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83AF5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7ECD" w14:textId="0893B10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F685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2EB0F" w14:textId="2464A2F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0784A" w14:textId="15FA7D5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D3808E" w14:textId="1FAA827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7A0FA" w14:textId="3F3192E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7650C" w14:textId="378C399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</w:tr>
      <w:tr w:rsidR="00B5269C" w:rsidRPr="00EF5A49" w14:paraId="670E0640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D11BDB9" w14:textId="3ABBF61B" w:rsidR="00B5269C" w:rsidRPr="00EF5A49" w:rsidRDefault="00B5269C" w:rsidP="00B5269C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CA86662" w14:textId="4675966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36C80F6" w14:textId="17E9BBB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49C4286" w14:textId="238A81F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9B0CA65" w14:textId="357B3D0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E517BFB" w14:textId="6C376B2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</w:tr>
      <w:tr w:rsidR="00B5269C" w:rsidRPr="00EF5A49" w14:paraId="6CA32037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DA98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E77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300E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BF1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7E17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4F17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FB259" w14:textId="4FE716B3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9FDE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AEBDF8" w14:textId="6E07E4D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AA344" w14:textId="191935A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164F2D" w14:textId="787AAB6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86BA2" w14:textId="135BA50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5EA1C" w14:textId="6CB1684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EF5A49" w14:paraId="0D22D3DE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7DB5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lastRenderedPageBreak/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47B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1F44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4137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AA7E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6FD57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1B897" w14:textId="20FB53B9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455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789F5B" w14:textId="3F80675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864417" w14:textId="610CCB8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EF24FB" w14:textId="58740E9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6AB07C" w14:textId="554181C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17645" w14:textId="575056D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</w:tr>
      <w:tr w:rsidR="00B5269C" w:rsidRPr="00EF5A49" w14:paraId="014E4E21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691D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AE2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82FB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874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812F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8C73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1680" w14:textId="5ADD8B30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BEDD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A01392" w14:textId="4A13FAD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1B7FEF" w14:textId="718F624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07E0FE" w14:textId="2FC29EB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4F6323" w14:textId="66DC822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B2103" w14:textId="3CB492B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</w:tr>
      <w:tr w:rsidR="00B5269C" w:rsidRPr="00EF5A49" w14:paraId="0584E921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8E3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E4BD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6E4A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DF6CA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1785A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2EDC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910BD" w14:textId="73292E23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3D88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56CA40" w14:textId="6DFC6D2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9C201" w14:textId="3E1749B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48884" w14:textId="4985872F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4.9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5F603" w14:textId="6CFA533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1BA48E" w14:textId="6B43AF0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</w:tr>
      <w:tr w:rsidR="00B5269C" w:rsidRPr="00EF5A49" w14:paraId="292636F8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04F1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C0E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B23B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67D6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4877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E367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A8BC" w14:textId="46E5D46F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1DE4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85906" w14:textId="3A3FE00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7C2D39" w14:textId="69CEBAE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DFA8B8" w14:textId="1BC945B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58597D" w14:textId="47B7878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6DBE31" w14:textId="49781A9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</w:tr>
      <w:tr w:rsidR="00B5269C" w:rsidRPr="00EF5A49" w14:paraId="44D4C93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816A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C97A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8DD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2B59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E197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6E8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8FF" w14:textId="5828C870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A469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C1D9AD" w14:textId="1FE1390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8BA1C" w14:textId="2EE9E96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88C1B" w14:textId="073330E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3A9AC" w14:textId="24C74CD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D0F85D" w14:textId="030C19B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EF5A49" w14:paraId="556AE646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772F5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1FB25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22A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25E8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0DA9A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07F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1CD2" w14:textId="0DEA33C5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5D7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FD420C" w14:textId="113DE9E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DB9974" w14:textId="200B7BA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AE1D7" w14:textId="525F596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6C1C1" w14:textId="1CD9BD4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40258" w14:textId="53816E2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</w:tr>
      <w:tr w:rsidR="00B5269C" w:rsidRPr="00EF5A49" w14:paraId="1E1ADC27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0F27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42F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752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A5745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2E6C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D46A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2C99" w14:textId="1E3C24FE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4A395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42EDF" w14:textId="01F7FC7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E6ED24" w14:textId="7700E6D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244688" w14:textId="3A9097B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2C20C" w14:textId="7FC5C44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B1CC1" w14:textId="2267104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EF5A49" w14:paraId="0E62C36D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C74F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F4B45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162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87C2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C1C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D97B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1EA79" w14:textId="05A92ECE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F72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1784B" w14:textId="0D24892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709DC6" w14:textId="10924C2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61AE8A" w14:textId="575E72D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1B667" w14:textId="22FC608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6F7831" w14:textId="32FCBF1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</w:tr>
      <w:tr w:rsidR="00B5269C" w:rsidRPr="00EF5A49" w14:paraId="07B87060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4C529B" w14:textId="4163806B" w:rsidR="00B5269C" w:rsidRPr="00EF5A49" w:rsidRDefault="00B5269C" w:rsidP="00B5269C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909E3C4" w14:textId="08885EB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B73BFC8" w14:textId="7CB7A55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910C95" w14:textId="65F139E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19CA16C" w14:textId="31F1249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0E9784A" w14:textId="66F0467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</w:tr>
      <w:tr w:rsidR="00B5269C" w:rsidRPr="00EF5A49" w14:paraId="70238CDD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FD4F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9DB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5144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B6B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D422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D086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CA182" w14:textId="1C473808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E9B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1FFEFC" w14:textId="32ECC7A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85BEAB" w14:textId="47E2279F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F09E02" w14:textId="6C5D5CA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A7E2D" w14:textId="29C9AA5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7812D" w14:textId="2C1C38B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</w:tr>
      <w:tr w:rsidR="00B5269C" w:rsidRPr="00EF5A49" w14:paraId="554C5AFE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FDB3F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B52A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1E94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597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93E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FFFE7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9373A" w14:textId="0FEB0323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8A51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C1D785" w14:textId="3644B76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75C87B" w14:textId="2FF0351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8F53F" w14:textId="7119AF8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52E34" w14:textId="1CD7004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A6333" w14:textId="62E1C88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5.9 </w:t>
            </w:r>
          </w:p>
        </w:tc>
      </w:tr>
      <w:tr w:rsidR="00B5269C" w:rsidRPr="00EF5A49" w14:paraId="1D89EA4D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B9657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802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0FD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0F842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E28D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03A1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0D8AC" w14:textId="5B71C9BE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1C4C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B52F9" w14:textId="4BD0A41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AD93E" w14:textId="31B4A71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D27F7" w14:textId="7396A8E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32618" w14:textId="443F864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5.9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4927D4" w14:textId="4296C44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B5269C" w:rsidRPr="00852A5D" w14:paraId="342D0052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6DCF8" w14:textId="77777777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7FB66" w14:textId="77777777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58B7" w14:textId="77777777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C2419" w14:textId="77777777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18EBA" w14:textId="77777777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D3F86" w14:textId="77777777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ADC3C" w14:textId="77777777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FBA7E" w14:textId="0F119B29" w:rsidR="00B5269C" w:rsidRPr="00852A5D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852A5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265AA" w14:textId="5C8477A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30832" w14:textId="74047D0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1E2D0C" w14:textId="20C95FB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2F8C1" w14:textId="170799F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FDE452" w14:textId="5066A5F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</w:tr>
      <w:tr w:rsidR="00B5269C" w:rsidRPr="00EF5A49" w14:paraId="5176DF3B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E503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D37B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9D33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9B18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BCD13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72D9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C676" w14:textId="62DBAB24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8251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CB5B62" w14:textId="5B1F4B5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7D7F1D" w14:textId="57B1E7A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82646F" w14:textId="2A1B72A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3DB8D" w14:textId="0854F10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1A9947" w14:textId="2D5DE98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FD1A79" w14:paraId="18E187A1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EBB3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1E1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116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8D664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58DE0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922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E2D2" w14:textId="09F8ACCD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6768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A8E7CE" w14:textId="3EF6B26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1C0AB" w14:textId="1B76890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96379" w14:textId="1EFFC9E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C9DC79" w14:textId="2A8004D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BB452" w14:textId="09901AF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B5269C" w:rsidRPr="00FD1A79" w14:paraId="02804C68" w14:textId="77777777" w:rsidTr="008B60B2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CFD2A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E74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C10F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116F9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FC9E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9E8AF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264B" w14:textId="2B5EE39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BEDF" w14:textId="77777777" w:rsidR="00B5269C" w:rsidRPr="00EF5A49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EF5A49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C509F" w14:textId="137D1B9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DB4E8" w14:textId="7578F35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21D9F" w14:textId="442A43D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57219F" w14:textId="3F543E5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1A7D4" w14:textId="6A274D1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B5269C" w:rsidRPr="00FE1014" w14:paraId="5A3F8136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F89D0B2" w14:textId="5CA60FD2" w:rsidR="00B5269C" w:rsidRPr="00FE1014" w:rsidRDefault="00B5269C" w:rsidP="00B5269C">
            <w:pPr>
              <w:spacing w:after="0"/>
              <w:jc w:val="right"/>
              <w:rPr>
                <w:rFonts w:ascii="Calibri" w:eastAsia="等线" w:hAnsi="Calibri" w:cs="Calibri"/>
                <w:b/>
                <w:sz w:val="16"/>
                <w:szCs w:val="22"/>
                <w:highlight w:val="darkCyan"/>
                <w:lang w:val="en-US" w:eastAsia="zh-CN"/>
              </w:rPr>
            </w:pPr>
            <w:r w:rsidRPr="00FE101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FE101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FE101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5182086" w14:textId="798BC92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9A49B42" w14:textId="5EFCB19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AE50013" w14:textId="087586B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E40D595" w14:textId="6247EA3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84E988F" w14:textId="715A9B3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</w:tr>
      <w:tr w:rsidR="00CB6CFA" w:rsidRPr="00465724" w14:paraId="612BDB32" w14:textId="77777777" w:rsidTr="00CB6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9918" w:type="dxa"/>
            <w:gridSpan w:val="13"/>
            <w:shd w:val="clear" w:color="000000" w:fill="203764"/>
            <w:noWrap/>
            <w:vAlign w:val="center"/>
          </w:tcPr>
          <w:p w14:paraId="6612253F" w14:textId="18621B80" w:rsidR="00DF22C0" w:rsidRPr="00CB6CFA" w:rsidRDefault="00DF19BB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CP-OFDM: </w:t>
            </w:r>
            <w:r w:rsidR="00DF22C0" w:rsidRPr="00CB6CFA"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 w:rsidR="00DF22C0"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A Class C</w:t>
            </w:r>
          </w:p>
        </w:tc>
      </w:tr>
      <w:tr w:rsidR="00CB6CFA" w:rsidRPr="00CB6CFA" w14:paraId="7772DEB4" w14:textId="77777777" w:rsidTr="00CB6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vMerge w:val="restart"/>
            <w:shd w:val="clear" w:color="000000" w:fill="203764"/>
            <w:noWrap/>
            <w:vAlign w:val="center"/>
            <w:hideMark/>
          </w:tcPr>
          <w:p w14:paraId="6A84E9EC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709" w:type="dxa"/>
            <w:vMerge w:val="restart"/>
            <w:shd w:val="clear" w:color="000000" w:fill="203764"/>
            <w:noWrap/>
            <w:vAlign w:val="center"/>
            <w:hideMark/>
          </w:tcPr>
          <w:p w14:paraId="080EFDFF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709" w:type="dxa"/>
            <w:vMerge w:val="restart"/>
            <w:shd w:val="clear" w:color="000000" w:fill="203764"/>
            <w:noWrap/>
            <w:vAlign w:val="center"/>
            <w:hideMark/>
          </w:tcPr>
          <w:p w14:paraId="4232CB65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992" w:type="dxa"/>
            <w:vMerge w:val="restart"/>
            <w:shd w:val="clear" w:color="000000" w:fill="203764"/>
            <w:noWrap/>
            <w:vAlign w:val="center"/>
            <w:hideMark/>
          </w:tcPr>
          <w:p w14:paraId="31B1BE87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709" w:type="dxa"/>
            <w:vMerge w:val="restart"/>
            <w:shd w:val="clear" w:color="000000" w:fill="203764"/>
            <w:noWrap/>
            <w:vAlign w:val="center"/>
            <w:hideMark/>
          </w:tcPr>
          <w:p w14:paraId="0AE71CE9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992" w:type="dxa"/>
            <w:vMerge w:val="restart"/>
            <w:shd w:val="clear" w:color="000000" w:fill="203764"/>
            <w:noWrap/>
            <w:vAlign w:val="center"/>
            <w:hideMark/>
          </w:tcPr>
          <w:p w14:paraId="5F4CBE48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709" w:type="dxa"/>
            <w:vMerge w:val="restart"/>
            <w:shd w:val="clear" w:color="000000" w:fill="203764"/>
            <w:noWrap/>
            <w:vAlign w:val="center"/>
            <w:hideMark/>
          </w:tcPr>
          <w:p w14:paraId="1E2CAD5F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708" w:type="dxa"/>
            <w:vMerge w:val="restart"/>
            <w:shd w:val="clear" w:color="000000" w:fill="203764"/>
            <w:noWrap/>
            <w:vAlign w:val="center"/>
            <w:hideMark/>
          </w:tcPr>
          <w:p w14:paraId="3303C77D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3686" w:type="dxa"/>
            <w:gridSpan w:val="5"/>
            <w:shd w:val="clear" w:color="000000" w:fill="00B050"/>
            <w:noWrap/>
            <w:vAlign w:val="bottom"/>
          </w:tcPr>
          <w:p w14:paraId="3308E62B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CB6CFA" w:rsidRPr="00CB6CFA" w14:paraId="786D2D88" w14:textId="77777777" w:rsidTr="00CB6CF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vMerge/>
            <w:shd w:val="clear" w:color="000000" w:fill="203764"/>
            <w:noWrap/>
            <w:vAlign w:val="center"/>
          </w:tcPr>
          <w:p w14:paraId="0CD68C7D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shd w:val="clear" w:color="000000" w:fill="203764"/>
            <w:noWrap/>
            <w:vAlign w:val="center"/>
          </w:tcPr>
          <w:p w14:paraId="1DD85CDF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shd w:val="clear" w:color="000000" w:fill="203764"/>
            <w:noWrap/>
            <w:vAlign w:val="center"/>
          </w:tcPr>
          <w:p w14:paraId="106F991A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shd w:val="clear" w:color="000000" w:fill="203764"/>
            <w:noWrap/>
            <w:vAlign w:val="center"/>
          </w:tcPr>
          <w:p w14:paraId="245135DE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shd w:val="clear" w:color="000000" w:fill="203764"/>
            <w:noWrap/>
            <w:vAlign w:val="center"/>
          </w:tcPr>
          <w:p w14:paraId="5A8C3AB2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shd w:val="clear" w:color="000000" w:fill="203764"/>
            <w:noWrap/>
            <w:vAlign w:val="center"/>
          </w:tcPr>
          <w:p w14:paraId="50B4AF95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shd w:val="clear" w:color="000000" w:fill="203764"/>
            <w:noWrap/>
            <w:vAlign w:val="center"/>
          </w:tcPr>
          <w:p w14:paraId="3EC0B6B4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708" w:type="dxa"/>
            <w:vMerge/>
            <w:shd w:val="clear" w:color="000000" w:fill="203764"/>
            <w:noWrap/>
            <w:vAlign w:val="center"/>
          </w:tcPr>
          <w:p w14:paraId="022DED7D" w14:textId="77777777" w:rsidR="00DF22C0" w:rsidRPr="00CB6CFA" w:rsidRDefault="00DF22C0" w:rsidP="00DF19BB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</w:p>
        </w:tc>
        <w:tc>
          <w:tcPr>
            <w:tcW w:w="851" w:type="dxa"/>
            <w:shd w:val="clear" w:color="000000" w:fill="00B050"/>
            <w:noWrap/>
            <w:vAlign w:val="bottom"/>
          </w:tcPr>
          <w:p w14:paraId="36FC7C93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pi/2 bpsk</w:t>
            </w:r>
          </w:p>
        </w:tc>
        <w:tc>
          <w:tcPr>
            <w:tcW w:w="567" w:type="dxa"/>
            <w:shd w:val="clear" w:color="000000" w:fill="00B050"/>
            <w:noWrap/>
            <w:vAlign w:val="bottom"/>
          </w:tcPr>
          <w:p w14:paraId="0F43D4AC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</w:p>
        </w:tc>
        <w:tc>
          <w:tcPr>
            <w:tcW w:w="716" w:type="dxa"/>
            <w:shd w:val="clear" w:color="000000" w:fill="00B050"/>
            <w:noWrap/>
            <w:vAlign w:val="bottom"/>
          </w:tcPr>
          <w:p w14:paraId="3842769E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716" w:type="dxa"/>
            <w:shd w:val="clear" w:color="000000" w:fill="00B050"/>
            <w:noWrap/>
            <w:vAlign w:val="bottom"/>
          </w:tcPr>
          <w:p w14:paraId="68CD64B6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836" w:type="dxa"/>
            <w:shd w:val="clear" w:color="000000" w:fill="00B050"/>
            <w:noWrap/>
            <w:vAlign w:val="bottom"/>
          </w:tcPr>
          <w:p w14:paraId="2A9D87BD" w14:textId="77777777" w:rsidR="00DF22C0" w:rsidRPr="00CB6CFA" w:rsidRDefault="00DF22C0" w:rsidP="00DF19BB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B5269C" w:rsidRPr="008B60B2" w14:paraId="2C5357FD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3A29BA6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03A37F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82314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1A99196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43200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731768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9CF0C9" w14:textId="680A217C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CE1D65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84A8561" w14:textId="03412F2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DEBC456" w14:textId="67BCB55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1.0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08D7F8E1" w14:textId="065F28C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07376ED" w14:textId="7650AD2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48A63BDD" w14:textId="30208C9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</w:tr>
      <w:tr w:rsidR="00B5269C" w:rsidRPr="008B60B2" w14:paraId="5F82B79A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463626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3C39716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87F64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FF6F4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D5D228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027B2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3C1091" w14:textId="3C8B32D0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E544C6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3035744" w14:textId="7260B9F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2.3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237BBB8" w14:textId="3CF6F5D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0F2970F7" w14:textId="35DB12F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3DF7585" w14:textId="2BB0E90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6EAC3539" w14:textId="35341F2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</w:tr>
      <w:tr w:rsidR="00B5269C" w:rsidRPr="008B60B2" w14:paraId="47862275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4CA7E5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75E9372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24B583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F8389E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4F0410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5BD838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C82A04D" w14:textId="1E850EA9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A4CA08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8B682B5" w14:textId="09F32D9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CC1074F" w14:textId="35BE938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74424C52" w14:textId="5BF534E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2E76D1D6" w14:textId="6DDEE50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1.5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1F5CD5E3" w14:textId="231B928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</w:tr>
      <w:tr w:rsidR="00B5269C" w:rsidRPr="008B60B2" w14:paraId="685813DB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FE4B6C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45973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C6CA0E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427A50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5B396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B55B3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4791510" w14:textId="436DC921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429D69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41B09AC" w14:textId="5D21511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C4ECDA6" w14:textId="6E63697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16341BB2" w14:textId="06FC032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8172C97" w14:textId="0A7F577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5C168E25" w14:textId="31C0B40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</w:tr>
      <w:tr w:rsidR="00B5269C" w:rsidRPr="008B60B2" w14:paraId="19F96030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5FEA06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5CAC8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254268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1565D8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94E2FF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9344F0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7C89C8D" w14:textId="091B352D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162AC6AF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214EBEA" w14:textId="28034CA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7AB164B" w14:textId="7CAE275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7983347B" w14:textId="04BAE52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39813F8E" w14:textId="168A81D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1.1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2E700194" w14:textId="392FD46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1.0 </w:t>
            </w:r>
          </w:p>
        </w:tc>
      </w:tr>
      <w:tr w:rsidR="00B5269C" w:rsidRPr="008B60B2" w14:paraId="6DA2A6E3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EEBC79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655920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CFCEA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E382B7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BE88106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AA8245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5468A8" w14:textId="1B9CD909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3FDBD5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6E15C4F" w14:textId="2542CC3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E9F2C0C" w14:textId="7CE0374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7B69B12E" w14:textId="6E45D12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20BF3656" w14:textId="352587E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62944833" w14:textId="3FC3FF6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</w:tr>
      <w:tr w:rsidR="00B5269C" w:rsidRPr="008B60B2" w14:paraId="7201AD55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3E954E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6B77F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E6FCB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7A40E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140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19269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2E9C00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C78923B" w14:textId="65E8B3BF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88E9210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086453A" w14:textId="1E39545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A1AC4F8" w14:textId="05F649D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20034486" w14:textId="77035DC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386887C5" w14:textId="46412BA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1D2D6829" w14:textId="525F7CB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</w:tr>
      <w:tr w:rsidR="00B5269C" w:rsidRPr="008B60B2" w14:paraId="473D00EF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56377CF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3F829A0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61A868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8669F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A9CB7F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4A939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0DC4CE" w14:textId="0219D328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443D35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90FE63C" w14:textId="34077D2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2004AA9" w14:textId="4216314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03D1E72" w14:textId="51DB38FF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03C5C838" w14:textId="75778E0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559EC6C9" w14:textId="6461732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</w:tr>
      <w:tr w:rsidR="00B5269C" w:rsidRPr="008B60B2" w14:paraId="2599CC38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232" w:type="dxa"/>
            <w:gridSpan w:val="8"/>
            <w:shd w:val="clear" w:color="auto" w:fill="D9D9D9" w:themeFill="background1" w:themeFillShade="D9"/>
            <w:noWrap/>
            <w:vAlign w:val="center"/>
          </w:tcPr>
          <w:p w14:paraId="2D932825" w14:textId="17AA9CA2" w:rsidR="00B5269C" w:rsidRPr="00C25634" w:rsidRDefault="00B5269C" w:rsidP="00B5269C">
            <w:pPr>
              <w:spacing w:after="0"/>
              <w:jc w:val="right"/>
              <w:rPr>
                <w:rFonts w:ascii="Calibri" w:eastAsia="等线" w:hAnsi="Calibri" w:cs="Calibri"/>
                <w:b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</w:tcPr>
          <w:p w14:paraId="0177EE7C" w14:textId="6579187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567" w:type="dxa"/>
            <w:shd w:val="clear" w:color="auto" w:fill="D9D9D9" w:themeFill="background1" w:themeFillShade="D9"/>
            <w:noWrap/>
          </w:tcPr>
          <w:p w14:paraId="7104B2C2" w14:textId="11B56BF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shd w:val="clear" w:color="auto" w:fill="D9D9D9" w:themeFill="background1" w:themeFillShade="D9"/>
            <w:noWrap/>
          </w:tcPr>
          <w:p w14:paraId="5C4AA0A8" w14:textId="2DACA31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16" w:type="dxa"/>
            <w:shd w:val="clear" w:color="auto" w:fill="D9D9D9" w:themeFill="background1" w:themeFillShade="D9"/>
            <w:noWrap/>
          </w:tcPr>
          <w:p w14:paraId="36022CDE" w14:textId="3F0FDB3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36" w:type="dxa"/>
            <w:shd w:val="clear" w:color="auto" w:fill="D9D9D9" w:themeFill="background1" w:themeFillShade="D9"/>
            <w:noWrap/>
          </w:tcPr>
          <w:p w14:paraId="0C800057" w14:textId="4577E51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</w:tr>
      <w:tr w:rsidR="00B5269C" w:rsidRPr="008B60B2" w14:paraId="13CF8F4C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A59AA98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F22D8F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1CAA475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1410B8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AD2321E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D9897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07C12B2" w14:textId="5832575A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22E5F66E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B2BA38A" w14:textId="467B126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42DCD36" w14:textId="6098C2B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C264FA1" w14:textId="54F4A5A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14C9CA7A" w14:textId="1143618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1C696EE2" w14:textId="2FBCF20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62B62874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CB91D1F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9EDED2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D6C660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85318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7CA1461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7CD59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1B8BA1" w14:textId="31CFE891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9C85DA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6BEACE8" w14:textId="5C2C422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0BFC322D" w14:textId="7389327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51D9F6B" w14:textId="7061B94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3C79B91E" w14:textId="40389AB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24BF874C" w14:textId="1420FB5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0EE5F442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13ACCA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7CAB6D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6D5B74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E48A7E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A1AEA2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B552C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D361CB3" w14:textId="4C2D5A1D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FF7C888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FD4EA84" w14:textId="2E085D3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6358D04" w14:textId="3509BE5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0F6F9BBC" w14:textId="3D0D42C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7B64780" w14:textId="2B952B0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36E1C8ED" w14:textId="043448E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326D4E45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6D83862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F7C81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FC4E96F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3C2C8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F86065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3AE582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799A01" w14:textId="44761180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E15E22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892623D" w14:textId="1CFD469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2CF971A" w14:textId="3637B4C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0E48B39" w14:textId="20EA72A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1ABDEE30" w14:textId="143AA51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0367712C" w14:textId="06630F8E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6085B5D9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6608A21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09FDE6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0238A5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7E96DA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96DF70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AB56A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276595" w14:textId="4F782FEF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470F21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C03A0C9" w14:textId="5689443F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23C2FB6" w14:textId="459CBE3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9FF3A26" w14:textId="459F9A4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5F66A642" w14:textId="5D61424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6.0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000525BF" w14:textId="2738FED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B5269C" w:rsidRPr="008B60B2" w14:paraId="3AB99277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049E3F25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5E932B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E4AE91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DC54E5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B1AA9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EAFF36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D4D7A9B" w14:textId="67F1AAF1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00656AC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DBEC975" w14:textId="695EC39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B4373EF" w14:textId="4562CB82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55C3654D" w14:textId="1FF9B79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4120DC5" w14:textId="248D059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03A70D65" w14:textId="6163BCDD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422CE5A8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C34B09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C67E7D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356871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F461E8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5CFD9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C794A71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429C0EB" w14:textId="1FFACA0B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0DAD88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6B2899D" w14:textId="2F441C8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A56378F" w14:textId="2EFC62F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89E3586" w14:textId="295A287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187847F3" w14:textId="579C3CA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596CE8D4" w14:textId="03ED914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7A9A67A8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4F73334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183DF9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24D2A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EB16E9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7EC5340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042812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261E399" w14:textId="0B0E71B1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30655F6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C094E14" w14:textId="0ED6A1DC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C052B6F" w14:textId="7B6B4EC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7D6016D0" w14:textId="7E5292BB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A58336E" w14:textId="2375F54A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54B9E531" w14:textId="3341F9B5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0163C7BE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1087969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CA8CA6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2692643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6ED9A35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44189C4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4F0BFB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8B659E" w14:textId="712B5765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EC6122C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FB40F88" w14:textId="2057E4E1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59C49D4F" w14:textId="4499E219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6D3D5C9" w14:textId="7ED289A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7BD640C" w14:textId="2D6A5306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67B40D01" w14:textId="0C1B15D7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B5269C" w:rsidRPr="008B60B2" w14:paraId="482E6126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BF27879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004997E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B814C91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A632FB2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A296B0D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FC8BB8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088DBF3" w14:textId="61D5ED0B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6AC567" w14:textId="77777777" w:rsidR="00B5269C" w:rsidRPr="00CB6CFA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3423EF3D" w14:textId="505A3EF4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619DC383" w14:textId="4E0746F8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7C6255F2" w14:textId="48B846E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388318D" w14:textId="4FEB8CF0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7AE1EC2D" w14:textId="540303E3" w:rsidR="00B5269C" w:rsidRPr="008B60B2" w:rsidRDefault="00B5269C" w:rsidP="00B5269C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</w:tr>
      <w:tr w:rsidR="00CE5478" w:rsidRPr="008B60B2" w14:paraId="0290D152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232" w:type="dxa"/>
            <w:gridSpan w:val="8"/>
            <w:shd w:val="clear" w:color="auto" w:fill="D9D9D9" w:themeFill="background1" w:themeFillShade="D9"/>
            <w:noWrap/>
            <w:vAlign w:val="center"/>
          </w:tcPr>
          <w:p w14:paraId="191F0934" w14:textId="3BB4D54B" w:rsidR="00CE5478" w:rsidRPr="00C25634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</w:tcPr>
          <w:p w14:paraId="56B0DF2A" w14:textId="7AC1454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567" w:type="dxa"/>
            <w:shd w:val="clear" w:color="auto" w:fill="D9D9D9" w:themeFill="background1" w:themeFillShade="D9"/>
            <w:noWrap/>
          </w:tcPr>
          <w:p w14:paraId="5A6E2ED7" w14:textId="6D6F956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shd w:val="clear" w:color="auto" w:fill="D9D9D9" w:themeFill="background1" w:themeFillShade="D9"/>
            <w:noWrap/>
          </w:tcPr>
          <w:p w14:paraId="5007CD1D" w14:textId="4695D91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  <w:tc>
          <w:tcPr>
            <w:tcW w:w="716" w:type="dxa"/>
            <w:shd w:val="clear" w:color="auto" w:fill="D9D9D9" w:themeFill="background1" w:themeFillShade="D9"/>
            <w:noWrap/>
          </w:tcPr>
          <w:p w14:paraId="5654B7A9" w14:textId="49C08AE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  <w:tc>
          <w:tcPr>
            <w:tcW w:w="836" w:type="dxa"/>
            <w:shd w:val="clear" w:color="auto" w:fill="D9D9D9" w:themeFill="background1" w:themeFillShade="D9"/>
            <w:noWrap/>
          </w:tcPr>
          <w:p w14:paraId="0B16BE57" w14:textId="19D04FF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6.1 </w:t>
            </w:r>
          </w:p>
        </w:tc>
      </w:tr>
      <w:tr w:rsidR="00CE5478" w:rsidRPr="008B60B2" w14:paraId="60954921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3651D0BD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BC1A5A5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EFC939E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AB7E4CC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BD13C21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FC858B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69C113F" w14:textId="2E150F0F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C4E5927" w14:textId="77777777" w:rsidR="00CE5478" w:rsidRPr="00C25634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4BF2101" w14:textId="23987FA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6.6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13621CAD" w14:textId="74841ED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35F2CF3F" w14:textId="33FDB43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3F0578C8" w14:textId="222D87A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4FF762C7" w14:textId="51D4DBE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5.7 </w:t>
            </w:r>
          </w:p>
        </w:tc>
      </w:tr>
      <w:tr w:rsidR="00CE5478" w:rsidRPr="008B60B2" w14:paraId="762B5B82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5A2352D9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82E4333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D4B260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CBE538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4254EBE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64A87BF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446711F" w14:textId="13F7DD55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D6E77B8" w14:textId="77777777" w:rsidR="00CE5478" w:rsidRPr="00C25634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41F3B64B" w14:textId="39A8C91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5.2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DA53D2E" w14:textId="497707E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0728D0B3" w14:textId="4080419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3DB2557" w14:textId="35C798D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49344AEE" w14:textId="1F1A414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8B60B2" w14:paraId="2971681E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8627C44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462839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F8205B9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A225D27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35C7DED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E57E85B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D79BD41" w14:textId="49981FE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525E4A6B" w14:textId="77777777" w:rsidR="00CE5478" w:rsidRPr="00C25634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0659C29E" w14:textId="31F3FC5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5.2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3C8BCF69" w14:textId="1A919E5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5AA0C8D5" w14:textId="7C54974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5457D7A" w14:textId="5F1AEE7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35EB92F4" w14:textId="7CD40D4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8B60B2" w14:paraId="3457B9D8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7EB419B1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E4A907D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95E88B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07143C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99FFF76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A183E84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230FF7" w14:textId="3E62C1CA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6F28518A" w14:textId="77777777" w:rsidR="00CE5478" w:rsidRPr="00C25634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8CD2107" w14:textId="5DB2E31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7078FA28" w14:textId="57C6CFB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C21D108" w14:textId="04691B8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685D0D86" w14:textId="6F10D75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54DCC3FE" w14:textId="6DCE287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8B60B2" w14:paraId="381063F4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248173C1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15427641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1BF4580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1DA0796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461AEED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280A518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C4A723E" w14:textId="41663F24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4F0D9D46" w14:textId="77777777" w:rsidR="00CE5478" w:rsidRPr="00C25634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8575DDF" w14:textId="20D7267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2AB90CE1" w14:textId="58AEB16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182FD78D" w14:textId="3ECFBA0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7E6CFE75" w14:textId="7CE923D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5.9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366ABE39" w14:textId="024E9DB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CE5478" w:rsidRPr="008B60B2" w14:paraId="669F6330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704" w:type="dxa"/>
            <w:shd w:val="clear" w:color="auto" w:fill="auto"/>
            <w:noWrap/>
            <w:vAlign w:val="center"/>
            <w:hideMark/>
          </w:tcPr>
          <w:p w14:paraId="67D759E9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BA12A6B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E51E7F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CF9685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6CE68D9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992DDE" w14:textId="77777777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A8159BD" w14:textId="7C398CC4" w:rsidR="00CE5478" w:rsidRPr="00CB6CFA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CB6CFA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14:paraId="7F5C9B6C" w14:textId="77777777" w:rsidR="00CE5478" w:rsidRPr="00C25634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C25634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1EC3706D" w14:textId="5B6B18A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14:paraId="4ABCD88B" w14:textId="746CF14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49CC2942" w14:textId="265B7AA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716" w:type="dxa"/>
            <w:shd w:val="clear" w:color="auto" w:fill="auto"/>
            <w:noWrap/>
            <w:hideMark/>
          </w:tcPr>
          <w:p w14:paraId="38579DDF" w14:textId="6ADE578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  <w:tc>
          <w:tcPr>
            <w:tcW w:w="836" w:type="dxa"/>
            <w:shd w:val="clear" w:color="auto" w:fill="auto"/>
            <w:noWrap/>
            <w:hideMark/>
          </w:tcPr>
          <w:p w14:paraId="14504623" w14:textId="075A758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CE5478" w:rsidRPr="008B60B2" w14:paraId="5D8A6A19" w14:textId="77777777" w:rsidTr="008B60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85"/>
        </w:trPr>
        <w:tc>
          <w:tcPr>
            <w:tcW w:w="6232" w:type="dxa"/>
            <w:gridSpan w:val="8"/>
            <w:shd w:val="clear" w:color="auto" w:fill="D9D9D9" w:themeFill="background1" w:themeFillShade="D9"/>
            <w:noWrap/>
            <w:vAlign w:val="center"/>
          </w:tcPr>
          <w:p w14:paraId="1B5EDE48" w14:textId="205AC946" w:rsidR="00CE5478" w:rsidRPr="00C25634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shd w:val="clear" w:color="auto" w:fill="D9D9D9" w:themeFill="background1" w:themeFillShade="D9"/>
            <w:noWrap/>
          </w:tcPr>
          <w:p w14:paraId="21822056" w14:textId="613EAA2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6.6 </w:t>
            </w:r>
          </w:p>
        </w:tc>
        <w:tc>
          <w:tcPr>
            <w:tcW w:w="567" w:type="dxa"/>
            <w:shd w:val="clear" w:color="auto" w:fill="D9D9D9" w:themeFill="background1" w:themeFillShade="D9"/>
            <w:noWrap/>
          </w:tcPr>
          <w:p w14:paraId="181F5537" w14:textId="468D04C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16" w:type="dxa"/>
            <w:shd w:val="clear" w:color="auto" w:fill="D9D9D9" w:themeFill="background1" w:themeFillShade="D9"/>
            <w:noWrap/>
          </w:tcPr>
          <w:p w14:paraId="0514EDE2" w14:textId="46F281A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5.8 </w:t>
            </w:r>
          </w:p>
        </w:tc>
        <w:tc>
          <w:tcPr>
            <w:tcW w:w="716" w:type="dxa"/>
            <w:shd w:val="clear" w:color="auto" w:fill="D9D9D9" w:themeFill="background1" w:themeFillShade="D9"/>
            <w:noWrap/>
          </w:tcPr>
          <w:p w14:paraId="0EF6B4D9" w14:textId="7810B51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836" w:type="dxa"/>
            <w:shd w:val="clear" w:color="auto" w:fill="D9D9D9" w:themeFill="background1" w:themeFillShade="D9"/>
            <w:noWrap/>
          </w:tcPr>
          <w:p w14:paraId="29848FB9" w14:textId="6AA34AC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5.7 </w:t>
            </w:r>
          </w:p>
        </w:tc>
      </w:tr>
    </w:tbl>
    <w:p w14:paraId="656D4E7D" w14:textId="0F961E82" w:rsidR="00112976" w:rsidRPr="00112976" w:rsidRDefault="00112976" w:rsidP="00112976">
      <w:pPr>
        <w:spacing w:before="24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T</w:t>
      </w:r>
      <w:r>
        <w:rPr>
          <w:rFonts w:eastAsiaTheme="minorEastAsia"/>
          <w:lang w:eastAsia="zh-CN"/>
        </w:rPr>
        <w:t xml:space="preserve">able </w:t>
      </w:r>
      <w:r w:rsidR="00727054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DFT-S</w:t>
      </w:r>
      <w:r w:rsidRPr="00112976">
        <w:rPr>
          <w:rFonts w:eastAsiaTheme="minorEastAsia"/>
          <w:lang w:eastAsia="zh-CN"/>
        </w:rPr>
        <w:t>-OFDM</w:t>
      </w:r>
      <w:r w:rsidR="00C05712" w:rsidRPr="00C05712">
        <w:rPr>
          <w:rFonts w:eastAsiaTheme="minorEastAsia"/>
          <w:lang w:eastAsia="zh-CN"/>
        </w:rPr>
        <w:t xml:space="preserve"> </w:t>
      </w:r>
      <w:r w:rsidR="00C05712">
        <w:rPr>
          <w:rFonts w:eastAsiaTheme="minorEastAsia"/>
          <w:lang w:eastAsia="zh-CN"/>
        </w:rPr>
        <w:t>non-contig RB allocation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</w:t>
      </w:r>
      <w:r w:rsidR="00034C66">
        <w:rPr>
          <w:rFonts w:eastAsiaTheme="minorEastAsia"/>
          <w:lang w:eastAsia="zh-CN"/>
        </w:rPr>
        <w:t xml:space="preserve"> and Class C</w:t>
      </w:r>
    </w:p>
    <w:tbl>
      <w:tblPr>
        <w:tblW w:w="9918" w:type="dxa"/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992"/>
        <w:gridCol w:w="709"/>
        <w:gridCol w:w="992"/>
        <w:gridCol w:w="709"/>
        <w:gridCol w:w="708"/>
        <w:gridCol w:w="851"/>
        <w:gridCol w:w="567"/>
        <w:gridCol w:w="709"/>
        <w:gridCol w:w="7"/>
        <w:gridCol w:w="701"/>
        <w:gridCol w:w="15"/>
        <w:gridCol w:w="836"/>
      </w:tblGrid>
      <w:tr w:rsidR="004D30FD" w:rsidRPr="00834528" w14:paraId="3FA485EB" w14:textId="77777777" w:rsidTr="001B26FC">
        <w:trPr>
          <w:trHeight w:val="285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1442DF9" w14:textId="07403FCB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DFT-S-OFDM: </w:t>
            </w: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A Class B</w:t>
            </w:r>
          </w:p>
        </w:tc>
      </w:tr>
      <w:tr w:rsidR="004D30FD" w:rsidRPr="00834528" w14:paraId="44E9340A" w14:textId="77777777" w:rsidTr="001B26FC">
        <w:trPr>
          <w:trHeight w:val="2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5B267C2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84339B8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60A232E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DF485A8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8B87818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7E3E013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C180AF2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168E224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5FB88593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4D30FD" w:rsidRPr="00834528" w14:paraId="0A791CBB" w14:textId="77777777" w:rsidTr="001B26FC">
        <w:trPr>
          <w:trHeight w:val="28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17E4317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3E0B2EE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E3D2BAD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BC1762D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7DF463C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B9633E0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C510E89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CA788D7" w14:textId="77777777" w:rsidR="004D30FD" w:rsidRPr="00834528" w:rsidRDefault="004D30FD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52398FAC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pi/2 bpsk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549A516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754EEA2C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6F7A8820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4AC5346D" w14:textId="77777777" w:rsidR="004D30FD" w:rsidRPr="00834528" w:rsidRDefault="004D30FD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CE5478" w:rsidRPr="0038342D" w14:paraId="5C6EEED0" w14:textId="77777777" w:rsidTr="008B60B2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C03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F1D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ABDE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980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B65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4E0F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89C15" w14:textId="0BE8EB6C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</w:t>
            </w:r>
            <w:r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khz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8BEC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7C8AE7" w14:textId="1E4C137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E97DE3" w14:textId="79658C3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F2942" w14:textId="61A429A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EA0DE" w14:textId="23E2D72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DE40F7" w14:textId="585B851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2.5 </w:t>
            </w:r>
          </w:p>
        </w:tc>
      </w:tr>
      <w:tr w:rsidR="00CE5478" w:rsidRPr="0038342D" w14:paraId="5672916D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8C6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72B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778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92B2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285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6B6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20C62" w14:textId="40A67FE4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EDC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B035D" w14:textId="2BAA365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DD0976" w14:textId="041C2DB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C0C551" w14:textId="2208F18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E78EA" w14:textId="0DB65BA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15D3C" w14:textId="7B24788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2.5 </w:t>
            </w:r>
          </w:p>
        </w:tc>
      </w:tr>
      <w:tr w:rsidR="00CE5478" w:rsidRPr="0038342D" w14:paraId="20BD74BD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1D92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0C0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31C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A3E2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A4C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3AB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72798E" w14:textId="6504E02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33F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BB263" w14:textId="75CF085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77A41" w14:textId="110A809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A9AD82" w14:textId="2D4694C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24047" w14:textId="0E45852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89FF6" w14:textId="6E375D9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</w:tr>
      <w:tr w:rsidR="00CE5478" w:rsidRPr="0038342D" w14:paraId="332D3402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43E5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96F7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1EFE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D3C2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3F5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D09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F09B9" w14:textId="45F574AB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C20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3FC0E" w14:textId="76A0F52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96E71" w14:textId="54F9018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7EB839" w14:textId="266A965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E2E02" w14:textId="77757AA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7F19F" w14:textId="25995E2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</w:tr>
      <w:tr w:rsidR="00CE5478" w:rsidRPr="0038342D" w14:paraId="305ED0E6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2F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CDB6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4DD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D3B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810C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99C8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46E43F" w14:textId="5E9A76BF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F32C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CF4A9" w14:textId="0AFA38D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82B97C" w14:textId="40E084F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128578" w14:textId="1062245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701A5" w14:textId="20432A8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6ECFF" w14:textId="1483510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2.5 </w:t>
            </w:r>
          </w:p>
        </w:tc>
      </w:tr>
      <w:tr w:rsidR="00CE5478" w:rsidRPr="0038342D" w14:paraId="2AEA851F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CE5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923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456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2694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73E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3433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6BC4C" w14:textId="7B02A36E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27A3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784CB4" w14:textId="0D92803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3675D" w14:textId="572A163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129B0" w14:textId="609F6EF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902AE" w14:textId="32D43A7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189A76" w14:textId="7F63DEF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</w:tr>
      <w:tr w:rsidR="00CE5478" w:rsidRPr="0038342D" w14:paraId="32EFAFFE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D17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04C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B46D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A65D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12BE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946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42432D" w14:textId="77F676E2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83F8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EB7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B01C93" w14:textId="667A2C5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451B07" w14:textId="3788C36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2ABD66" w14:textId="419D962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0D495" w14:textId="616554D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D852DD" w14:textId="7CDCFBD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1.7 </w:t>
            </w:r>
          </w:p>
        </w:tc>
      </w:tr>
      <w:tr w:rsidR="00CE5478" w:rsidRPr="0038342D" w14:paraId="10E4A7F6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66C185" w14:textId="12BB6A10" w:rsidR="00CE5478" w:rsidRPr="0038342D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41ACE60" w14:textId="7908F10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36C2885" w14:textId="62ADE49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5B42AC" w14:textId="1BA5017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319777B" w14:textId="45CADF1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3098FF6" w14:textId="7B40A77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</w:tr>
      <w:tr w:rsidR="00CE5478" w:rsidRPr="0038342D" w14:paraId="4338FBBE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769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7E7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ED4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957F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82A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D9FA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1192FF" w14:textId="09533B9F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0FA4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D839B" w14:textId="665B84B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3E8BAE" w14:textId="07F8A37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158CC" w14:textId="55CE7F7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841A1" w14:textId="32C16F6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AAE2F" w14:textId="3EE489A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38342D" w14:paraId="6B424AF9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8A7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3698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C15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E0B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440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2132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4FCB4" w14:textId="2FCE56FE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812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CB5186" w14:textId="58E2343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341AC" w14:textId="59D7493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FB1B9C" w14:textId="2812E40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EE506" w14:textId="73E811E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84D73F" w14:textId="07F7A4B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38342D" w14:paraId="02DACD9A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306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130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BCC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8F7A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1090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3F8B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9F7B2" w14:textId="13FC9003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058B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78DB72" w14:textId="5F97A78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877243" w14:textId="7DCCE42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3769FA" w14:textId="6818F21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97C67" w14:textId="7C1DED7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65A80" w14:textId="3D8DABF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38342D" w14:paraId="13E36D8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2106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223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5D5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8C40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209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627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178E59" w14:textId="39F2D543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CB7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D76E79" w14:textId="0DC8F81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B5FFA8" w14:textId="65CE055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1DB8DB" w14:textId="03B4C95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4987D1" w14:textId="74990BE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C4A18" w14:textId="6926A5E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4.9 </w:t>
            </w:r>
          </w:p>
        </w:tc>
      </w:tr>
      <w:tr w:rsidR="00CE5478" w:rsidRPr="0038342D" w14:paraId="5542EF16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F88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841B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493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6DA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22D8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850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A180CF" w14:textId="0A3AE67B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77D8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7BFAC" w14:textId="658C4DB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80E73A" w14:textId="1F1867B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36952" w14:textId="309BF85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C530B" w14:textId="11FEC2D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EAA82F" w14:textId="718F43D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38342D" w14:paraId="01C17B6F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AFAE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516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CCE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880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7258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83DC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660369" w14:textId="33D6B6EB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950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A3A9A" w14:textId="213D9C9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570DB9" w14:textId="3A3B6C9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63BA3" w14:textId="5576810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3.9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AB65B" w14:textId="68FE58A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D2883E" w14:textId="0E454B1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38342D" w14:paraId="015F48AD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8FAA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EF9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1EA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D8A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01D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A0B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DB5CA" w14:textId="1FF59CF0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DA2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4E6DA" w14:textId="3812BB7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F92D8F" w14:textId="68A2D8A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5A429" w14:textId="3A43DBB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7913D" w14:textId="2558781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DB8A8F" w14:textId="1003F45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38342D" w14:paraId="79B631E5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B53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BF64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080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D5B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E48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16B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20288" w14:textId="0818C6A5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010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7B8F42" w14:textId="6EB3CF5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38F2D" w14:textId="06DC4FA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0884AB" w14:textId="0BE6AAA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D66D5D" w14:textId="0CCC546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2E4913" w14:textId="553EB0C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38342D" w14:paraId="2AF10CA9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0FC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539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B53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4DC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B21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EA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2B5934" w14:textId="660C0376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FD4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456687" w14:textId="43B2E04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B208F" w14:textId="5746DB2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CEDC9" w14:textId="5CC0B6C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5AF7C9" w14:textId="5FB7067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E0A39A" w14:textId="3E0F89B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</w:tr>
      <w:tr w:rsidR="00CE5478" w:rsidRPr="0038342D" w14:paraId="709C6545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BCA6914" w14:textId="440F049D" w:rsidR="00CE5478" w:rsidRPr="0038342D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F2DF1AB" w14:textId="798A16A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09CF8F4" w14:textId="02840EB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1075538" w14:textId="2DC9C8D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15D4878" w14:textId="414B6A6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2B1F8A3" w14:textId="5B4AB2B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</w:tr>
      <w:tr w:rsidR="00CE5478" w:rsidRPr="0038342D" w14:paraId="634FB41A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F6E5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A2E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E11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8E5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B8F0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B6D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5320B" w14:textId="339F4048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DA4F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BE70D2" w14:textId="46C6303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FB0101" w14:textId="459EDCB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25F9A" w14:textId="1183268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A616D" w14:textId="58803C0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85B34" w14:textId="738257F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</w:tr>
      <w:tr w:rsidR="00CE5478" w:rsidRPr="0038342D" w14:paraId="4D7071D7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3DF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ECB2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FBA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25D4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79A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50E7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84B9C" w14:textId="4E364B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86F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CD0FB" w14:textId="59040A2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A200C" w14:textId="27D2CB5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FC57A9" w14:textId="5081E74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BA611" w14:textId="7BF7C0D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EB270" w14:textId="32A537C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CE5478" w:rsidRPr="0038342D" w14:paraId="485E0C67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286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2B4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F0C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415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A213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EB7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DD559" w14:textId="76AD7484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9C4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D8385" w14:textId="1E2150C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4B3C3D" w14:textId="5A8CDC6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52CF78" w14:textId="6ACC13D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EE0A3B" w14:textId="619F30E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B58E4" w14:textId="5F2BD18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CE5478" w:rsidRPr="0038342D" w14:paraId="4EE1C57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EF4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68F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386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1804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6B8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E3C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CD18A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514062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5938" w14:textId="133F393D" w:rsidR="00CE5478" w:rsidRPr="001F39E9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sz w:val="16"/>
                <w:szCs w:val="22"/>
                <w:highlight w:val="cyan"/>
                <w:lang w:val="en-US" w:eastAsia="zh-CN"/>
              </w:rPr>
            </w:pPr>
            <w:r w:rsidRPr="00D30D0B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C3B847" w14:textId="527CD27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123E2" w14:textId="7768814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A4F66" w14:textId="0C50E03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D4D2AB" w14:textId="2B1E7C1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2E96C" w14:textId="4CF141F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</w:tr>
      <w:tr w:rsidR="00CE5478" w:rsidRPr="0038342D" w14:paraId="4BAFC671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A2A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0B2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55A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456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A865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1556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561E7" w14:textId="1E00BAF3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9917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E6510" w14:textId="6C1A5AC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87E0B2" w14:textId="7949323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3C3E2" w14:textId="318BBDB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3EB049" w14:textId="3570FBD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FDABAD" w14:textId="4AB6682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38342D" w14:paraId="3B1F0BA6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B88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057A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DDD1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35D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65BA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509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E5258" w14:textId="28AB5D51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019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BCF01" w14:textId="2335110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12857" w14:textId="1A879CA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55651" w14:textId="4611125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CD2A8F" w14:textId="3F906CF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E66E36" w14:textId="6FC4194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</w:tr>
      <w:tr w:rsidR="00CE5478" w:rsidRPr="0038342D" w14:paraId="220DE988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A6D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31A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12D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C32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E71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40F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9201E" w14:textId="79872311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7192B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F75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99ECA" w14:textId="1AA8A50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D8658" w14:textId="30DF02A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A7CB70" w14:textId="7148E4F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47011" w14:textId="3CB7B82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BF0B4" w14:textId="6B2294E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</w:tr>
      <w:tr w:rsidR="00CE5478" w:rsidRPr="0038342D" w14:paraId="398C5735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19F7CB8" w14:textId="777026D4" w:rsidR="00CE5478" w:rsidRPr="0038342D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E804DD2" w14:textId="67E5D88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B366D38" w14:textId="3C3E96D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08F347" w14:textId="4596EFA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C69E766" w14:textId="51B0E53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7.3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5DF1097" w14:textId="2849139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7.4 </w:t>
            </w:r>
          </w:p>
        </w:tc>
      </w:tr>
      <w:tr w:rsidR="007F70CC" w:rsidRPr="00834528" w14:paraId="1B653832" w14:textId="77777777" w:rsidTr="001B26FC">
        <w:trPr>
          <w:trHeight w:val="285"/>
        </w:trPr>
        <w:tc>
          <w:tcPr>
            <w:tcW w:w="99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04392D7" w14:textId="32B6E700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DFT-S-OFDM: </w:t>
            </w: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C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 xml:space="preserve">A Class </w:t>
            </w:r>
            <w:r w:rsidR="00C836E7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C</w:t>
            </w:r>
          </w:p>
        </w:tc>
      </w:tr>
      <w:tr w:rsidR="007F70CC" w:rsidRPr="00834528" w14:paraId="5E054A90" w14:textId="77777777" w:rsidTr="001B26FC">
        <w:trPr>
          <w:trHeight w:val="285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52993D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71918A9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CBW2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8D3F3C6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63BA77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993F3A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BF6C701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53D1E79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SCS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4C6C8C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  <w:t>Region</w:t>
            </w:r>
          </w:p>
        </w:tc>
        <w:tc>
          <w:tcPr>
            <w:tcW w:w="36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39110BFA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7F70CC" w:rsidRPr="00834528" w14:paraId="5C17E7D1" w14:textId="77777777" w:rsidTr="001B26FC">
        <w:trPr>
          <w:trHeight w:val="28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C0A60DD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532BD01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689841E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49E2194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17B0AD3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85B1540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94AEE80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AAC6B75" w14:textId="77777777" w:rsidR="007F70CC" w:rsidRPr="00834528" w:rsidRDefault="007F70CC" w:rsidP="001B26FC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6"/>
                <w:szCs w:val="22"/>
                <w:lang w:val="en-US"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3A341DF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pi/2 bpsk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2922BDBD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qpsk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34D5B834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16qam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60873BE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64qam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</w:tcPr>
          <w:p w14:paraId="0D4CF321" w14:textId="77777777" w:rsidR="007F70CC" w:rsidRPr="00834528" w:rsidRDefault="007F70CC" w:rsidP="001B26FC">
            <w:pPr>
              <w:spacing w:after="0"/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</w:pPr>
            <w:r w:rsidRPr="00834528"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256qam</w:t>
            </w:r>
          </w:p>
        </w:tc>
      </w:tr>
      <w:tr w:rsidR="00CE5478" w:rsidRPr="008B60B2" w14:paraId="1EA88B85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23D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0930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540C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3900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82B3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DAC7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D93B7" w14:textId="65027A7F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A88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F5FCBD" w14:textId="2A95B0F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DB341" w14:textId="14C46CA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2A13A" w14:textId="0FD7E0E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FF506" w14:textId="18198CC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97E7E8" w14:textId="70AF471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1.5 </w:t>
            </w:r>
          </w:p>
        </w:tc>
      </w:tr>
      <w:tr w:rsidR="00CE5478" w:rsidRPr="008B60B2" w14:paraId="0489DB6C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37C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255B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F27B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A5D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07C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811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00561" w14:textId="60D653E8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32B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5F744" w14:textId="563DAFB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6BC28C" w14:textId="5732BBF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133C58" w14:textId="6708475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2.1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FEBA63" w14:textId="508AC53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12734" w14:textId="29FF1FC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</w:tr>
      <w:tr w:rsidR="00CE5478" w:rsidRPr="008B60B2" w14:paraId="5D273FC2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3766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3CA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A41E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60E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95E8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599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64CC0" w14:textId="3F57114D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397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96525" w14:textId="57A552A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A3C7E" w14:textId="536C26A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F97F2" w14:textId="6D4DE1F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50797" w14:textId="002301A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90FC2E" w14:textId="69D1A00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1.2 </w:t>
            </w:r>
          </w:p>
        </w:tc>
      </w:tr>
      <w:tr w:rsidR="00CE5478" w:rsidRPr="008B60B2" w14:paraId="0BF4801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5E78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9E5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BB2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DC1A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E30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0C9C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9890C" w14:textId="44BA20B1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5C3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BD6F10" w14:textId="2B66A08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AA4EF" w14:textId="77F517C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7642C9" w14:textId="45E755C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ECEA51" w14:textId="053E60C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E60256" w14:textId="3B10A8A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1.4 </w:t>
            </w:r>
          </w:p>
        </w:tc>
      </w:tr>
      <w:tr w:rsidR="00CE5478" w:rsidRPr="008B60B2" w14:paraId="6D4A5388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222C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303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8F5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EE1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6FC3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CBD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67BE6" w14:textId="0DE7F356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C186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DFCAFB" w14:textId="0B276E3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7ACA2F" w14:textId="0E7A639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AB6675" w14:textId="3B5C3F6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1.1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67A3C" w14:textId="063F63B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1.1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0C2091" w14:textId="68D3BD2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1.5 </w:t>
            </w:r>
          </w:p>
        </w:tc>
      </w:tr>
      <w:tr w:rsidR="00CE5478" w:rsidRPr="008B60B2" w14:paraId="2CB5CC5B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882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5B3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5FE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4F5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DE0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435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E176" w14:textId="34AD1F7E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938D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598AC" w14:textId="7643F3E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EC3CB" w14:textId="68C1FE3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FA1D43" w14:textId="158D9CF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2.1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415701" w14:textId="371A576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2.1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375AB" w14:textId="5464E52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</w:tr>
      <w:tr w:rsidR="00CE5478" w:rsidRPr="008B60B2" w14:paraId="06C64799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917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EE0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2744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E40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62F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8A3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876B" w14:textId="77C7C402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CD2E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31F17" w14:textId="490CC2C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CC79EB" w14:textId="00932F1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6DE790" w14:textId="16B97B0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596C2F" w14:textId="6FFF31C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81E11" w14:textId="2E2A49C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</w:tr>
      <w:tr w:rsidR="00CE5478" w:rsidRPr="008B60B2" w14:paraId="05DD18D1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6EC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C87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5BD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2170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8CF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5B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13419" w14:textId="285EE44D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AF7219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AA4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C84D29" w14:textId="561D380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451E06" w14:textId="16E2F33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9D96E2" w14:textId="54395AD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2.3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2399C" w14:textId="7A9E978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909E3" w14:textId="15F6E55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</w:tr>
      <w:tr w:rsidR="00CE5478" w:rsidRPr="008B60B2" w14:paraId="2B669392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E0DCB1E" w14:textId="77777777" w:rsidR="00CE5478" w:rsidRPr="0038342D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235F26C" w14:textId="3F6101D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AA1FFBD" w14:textId="2FA5A67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3DCBBB8" w14:textId="3D43989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61A5550" w14:textId="255A095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B47C53E" w14:textId="380172C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2.7 </w:t>
            </w:r>
          </w:p>
        </w:tc>
      </w:tr>
      <w:tr w:rsidR="00CE5478" w:rsidRPr="008B60B2" w14:paraId="16A797F9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1CC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0F3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522F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5F3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0494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C8A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71CB6" w14:textId="143E260B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5751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9E0AD" w14:textId="084AB17B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AD2736" w14:textId="4C4FD79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61EB5" w14:textId="00E4FB9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4C24B" w14:textId="3AC44DF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EAE76" w14:textId="5D1A630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3B6789F1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DA4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108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644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EE1B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4FF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8A81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47402" w14:textId="338A25EE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56D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E7D923" w14:textId="7C4F893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81FBCA" w14:textId="1015C8F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A559C2" w14:textId="3AF91F4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15E77" w14:textId="21098D1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1BFC9" w14:textId="7027972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3D87EABC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A93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3B1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B676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D5A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F9E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E58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8679" w14:textId="3C0D5FB1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914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6D312" w14:textId="1E325D7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EC37CD" w14:textId="3BC7647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57A48" w14:textId="42180C2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0E895" w14:textId="515D304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78076" w14:textId="5442182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4B41B430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50D2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A6B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F65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4B64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2943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DFA6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CCA4A" w14:textId="37D54728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568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99EE49" w14:textId="6EA1C1D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72D8D" w14:textId="139C8F3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B5B8F" w14:textId="128754C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42E8E" w14:textId="5133C10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ABA80" w14:textId="7C4AC91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73276AD6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80A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AA7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64D4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E8F0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1E64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BC00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2D105" w14:textId="7F11C5A4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965B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6EE59C" w14:textId="548C98A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B4EE4" w14:textId="59A26B5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E43AA" w14:textId="0CAAEEC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36AB7E" w14:textId="615EBEA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DFFB4" w14:textId="225AC27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5.3 </w:t>
            </w:r>
          </w:p>
        </w:tc>
      </w:tr>
      <w:tr w:rsidR="00CE5478" w:rsidRPr="008B60B2" w14:paraId="2498F3EB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9AC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010F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C3AD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858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2A44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41B4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EEC0" w14:textId="69C001B5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1F69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FD0912" w14:textId="532BBA8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51BCB2" w14:textId="4174D15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0EB9A" w14:textId="601F35D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1B6537" w14:textId="4667E1F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06A29C" w14:textId="12B8D18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282767F4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4F8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lastRenderedPageBreak/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704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DB1F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0CD2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138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75F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F5E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35379" w14:textId="7513323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22A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BBFE09" w14:textId="49CC0DF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0DA743" w14:textId="5929128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D6A942" w14:textId="16682C5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27FC75" w14:textId="44D39C1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0CBFCF" w14:textId="71435B0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3166FFB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BC9F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EF54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4464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3FC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0864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AC4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A3979" w14:textId="7EAE083C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B9F5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C91EA" w14:textId="08F6897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69899" w14:textId="3E7CA91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8F036" w14:textId="7683C7F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F41E28" w14:textId="1E0F310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35DCDD" w14:textId="57EEFE4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4E6FF004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41B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81C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BFAD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049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D44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682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A17F" w14:textId="1FA966FE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4C3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1CED4" w14:textId="6A16F5A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8487F" w14:textId="41AE31F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4213CA" w14:textId="0559F09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E2A31" w14:textId="582FF36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54C61" w14:textId="767C6A8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8B60B2" w14:paraId="68CB17E8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ADE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8738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DE3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B80D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B427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211E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5544A" w14:textId="0CEF7803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4B157C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430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  <w:t>outer1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BE4A0" w14:textId="5CE48B5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E899E" w14:textId="0DB3EA3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C254C8" w14:textId="472EE3C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B4318" w14:textId="3A79ABA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89994D" w14:textId="6870355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</w:tr>
      <w:tr w:rsidR="00CE5478" w:rsidRPr="008B60B2" w14:paraId="638453F5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260FFB7" w14:textId="77777777" w:rsidR="00CE5478" w:rsidRPr="0038342D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Outer1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E3EE08D" w14:textId="3BAC67C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D396F97" w14:textId="24214A8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4.2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F7AE320" w14:textId="00E2B37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4.8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868126C" w14:textId="36AFC0BA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5.0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B97A43B" w14:textId="71B8D9C5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5.5 </w:t>
            </w:r>
          </w:p>
        </w:tc>
      </w:tr>
      <w:tr w:rsidR="00CE5478" w:rsidRPr="008B60B2" w14:paraId="44741402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C6C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B16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0ADB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EB2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B87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7CA5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DB27" w14:textId="30F6B4C4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635B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6AEED" w14:textId="7B2B993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D19BF4" w14:textId="7B0E690C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8C206" w14:textId="3BDF04C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5.7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1826AF" w14:textId="75A0ED9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9104DB" w14:textId="1DCC18B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</w:tr>
      <w:tr w:rsidR="00CE5478" w:rsidRPr="008B60B2" w14:paraId="7DAABEDC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7163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A29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E9C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41AE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34A8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E1E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4E34" w14:textId="19FD5403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F61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F719F" w14:textId="482A3632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66D379" w14:textId="1216467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BCCAF" w14:textId="5A7B07D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815A3" w14:textId="6CC71EA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2F3AB" w14:textId="0FE5318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2FD60E3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F2A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173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2A7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416F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8FC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26AB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3878E" w14:textId="011E8452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0D1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79953" w14:textId="244D479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20128" w14:textId="39B8D17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34CF8" w14:textId="61D5DE2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CC672" w14:textId="3356EBCF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5E318" w14:textId="4C2F1ECE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5.1 </w:t>
            </w:r>
          </w:p>
        </w:tc>
      </w:tr>
      <w:tr w:rsidR="00CE5478" w:rsidRPr="008B60B2" w14:paraId="5E6B337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856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8C5B1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B68B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E8E2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1FFA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12B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0C688" w14:textId="0D92AA56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D428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7CDBFB" w14:textId="74BF160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3.3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0FD77E" w14:textId="31D293C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3.8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CAD62A" w14:textId="7D08969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86D77B" w14:textId="1474F34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4.4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057BCD" w14:textId="43EB76A4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4.5 </w:t>
            </w:r>
          </w:p>
        </w:tc>
      </w:tr>
      <w:tr w:rsidR="00CE5478" w:rsidRPr="008B60B2" w14:paraId="0E1489C3" w14:textId="77777777" w:rsidTr="008B60B2">
        <w:trPr>
          <w:trHeight w:val="285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A3A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5EE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0CA7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2DB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7D260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8C7C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04231" w14:textId="05F285FD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472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DDF4F0" w14:textId="3C5C5CF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A7242" w14:textId="172B898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4.0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CE03FF" w14:textId="453D1D6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7C4C6B" w14:textId="2E768A10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C653B" w14:textId="23D6853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</w:tr>
      <w:tr w:rsidR="00CE5478" w:rsidRPr="008B60B2" w14:paraId="69C50516" w14:textId="77777777" w:rsidTr="008B60B2">
        <w:trPr>
          <w:trHeight w:val="28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C519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1FF5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1C59A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AFB6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C23F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985E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131CE" w14:textId="72C6F95E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</w:pPr>
            <w:r w:rsidRPr="00947E5F">
              <w:rPr>
                <w:rFonts w:ascii="Calibri" w:eastAsia="等线" w:hAnsi="Calibri" w:cs="Calibri"/>
                <w:sz w:val="16"/>
                <w:szCs w:val="22"/>
                <w:lang w:val="en-US" w:eastAsia="zh-CN"/>
              </w:rPr>
              <w:t>30khz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075A4" w14:textId="77777777" w:rsidR="00CE5478" w:rsidRPr="0038342D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 w:rsidRPr="0038342D"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  <w:t>outer2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DEB32" w14:textId="2DD9B0D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3.5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E4B61A" w14:textId="2FA70CF8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4.0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AF496" w14:textId="1A426BF7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F602F9" w14:textId="5B842921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4.6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CD430" w14:textId="1A16436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4.7 </w:t>
            </w:r>
          </w:p>
        </w:tc>
      </w:tr>
      <w:tr w:rsidR="00CE5478" w:rsidRPr="008B60B2" w14:paraId="79033980" w14:textId="77777777" w:rsidTr="008B60B2">
        <w:trPr>
          <w:trHeight w:val="285"/>
        </w:trPr>
        <w:tc>
          <w:tcPr>
            <w:tcW w:w="6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660FA0E" w14:textId="77777777" w:rsidR="00CE5478" w:rsidRPr="0038342D" w:rsidRDefault="00CE5478" w:rsidP="00CE5478">
            <w:pPr>
              <w:spacing w:after="0"/>
              <w:jc w:val="right"/>
              <w:rPr>
                <w:rFonts w:ascii="Calibri" w:eastAsia="等线" w:hAnsi="Calibri" w:cs="Calibri"/>
                <w:sz w:val="16"/>
                <w:szCs w:val="22"/>
                <w:highlight w:val="dark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Outer2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165B57E" w14:textId="73851A0D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5F0646A" w14:textId="044C34B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48EE7A" w14:textId="56F47516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5.7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2F1B275" w14:textId="62E43383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6.4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582153" w14:textId="7682EAA9" w:rsidR="00CE5478" w:rsidRPr="008B60B2" w:rsidRDefault="00CE5478" w:rsidP="00CE5478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8B60B2">
              <w:rPr>
                <w:sz w:val="18"/>
              </w:rPr>
              <w:t xml:space="preserve">6.5 </w:t>
            </w:r>
          </w:p>
        </w:tc>
      </w:tr>
    </w:tbl>
    <w:p w14:paraId="2EBB5AE2" w14:textId="564F7416" w:rsidR="00372B75" w:rsidRDefault="00372B75" w:rsidP="00C301B4">
      <w:pPr>
        <w:rPr>
          <w:rFonts w:eastAsiaTheme="minorEastAsia"/>
          <w:lang w:eastAsia="zh-CN"/>
        </w:rPr>
      </w:pPr>
    </w:p>
    <w:p w14:paraId="0ACE63DB" w14:textId="6E1D17D5" w:rsidR="00C301B4" w:rsidRPr="00727054" w:rsidRDefault="00C301B4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 xml:space="preserve">2.2.2 Summary of MRP results for </w:t>
      </w:r>
      <w:r w:rsidR="00CB6EDE" w:rsidRPr="00727054">
        <w:rPr>
          <w:rFonts w:eastAsia="宋体"/>
          <w:szCs w:val="18"/>
          <w:lang w:val="sv-SE" w:eastAsia="zh-CN"/>
        </w:rPr>
        <w:t>non-c</w:t>
      </w:r>
      <w:r w:rsidRPr="00727054">
        <w:rPr>
          <w:rFonts w:eastAsia="宋体"/>
          <w:szCs w:val="18"/>
          <w:lang w:val="sv-SE" w:eastAsia="zh-CN"/>
        </w:rPr>
        <w:t xml:space="preserve">ontiguous </w:t>
      </w:r>
      <w:r w:rsidR="00CB6EDE" w:rsidRPr="00727054">
        <w:rPr>
          <w:rFonts w:eastAsia="宋体"/>
          <w:szCs w:val="18"/>
          <w:lang w:val="sv-SE" w:eastAsia="zh-CN"/>
        </w:rPr>
        <w:t>RB allocations</w:t>
      </w:r>
    </w:p>
    <w:p w14:paraId="64083552" w14:textId="76EC8F5C" w:rsidR="00D30D0B" w:rsidRDefault="00AC0B8F" w:rsidP="00BC49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bove MPR results can be summarized as below table </w:t>
      </w:r>
      <w:r w:rsidR="008E509A">
        <w:rPr>
          <w:rFonts w:eastAsiaTheme="minorEastAsia"/>
          <w:lang w:eastAsia="zh-CN"/>
        </w:rPr>
        <w:t xml:space="preserve">3 </w:t>
      </w:r>
      <w:r>
        <w:rPr>
          <w:rFonts w:eastAsiaTheme="minorEastAsia"/>
          <w:lang w:eastAsia="zh-CN"/>
        </w:rPr>
        <w:t xml:space="preserve">with </w:t>
      </w:r>
      <w:r w:rsidR="009E7B6A">
        <w:rPr>
          <w:rFonts w:eastAsiaTheme="minorEastAsia"/>
          <w:lang w:eastAsia="zh-CN"/>
        </w:rPr>
        <w:t>some necessary margins</w:t>
      </w:r>
      <w:r>
        <w:rPr>
          <w:rFonts w:eastAsiaTheme="minorEastAsia"/>
          <w:lang w:eastAsia="zh-CN"/>
        </w:rPr>
        <w:t xml:space="preserve"> added</w:t>
      </w:r>
      <w:r w:rsidR="00E51DD3">
        <w:rPr>
          <w:rFonts w:eastAsiaTheme="minorEastAsia"/>
          <w:lang w:eastAsia="zh-CN"/>
        </w:rPr>
        <w:t>.</w:t>
      </w:r>
    </w:p>
    <w:p w14:paraId="6A373328" w14:textId="06C6EB67" w:rsidR="005E4A48" w:rsidRDefault="008F3F04" w:rsidP="00B578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</w:t>
      </w:r>
      <w:r w:rsidR="008E509A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 MPR for non-contiguous RB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E161A1" w:rsidRPr="00A1115A" w14:paraId="5E5FAD40" w14:textId="77777777" w:rsidTr="00B57877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F801F4F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13DE680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1EC09D4F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E161A1" w:rsidRPr="00A1115A" w14:paraId="2841AD5F" w14:textId="77777777" w:rsidTr="00B57877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7864A04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15D24629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EDA4A0B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575755D8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4C85351B" w14:textId="77777777" w:rsidR="00E161A1" w:rsidRPr="00A1115A" w:rsidRDefault="00E161A1" w:rsidP="00B57877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2D532D65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B013456" w14:textId="77777777" w:rsidR="00E161A1" w:rsidRPr="00A1115A" w:rsidRDefault="00E161A1" w:rsidP="00B57877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</w:tr>
      <w:tr w:rsidR="00E161A1" w:rsidRPr="00A1115A" w14:paraId="3DCAE38B" w14:textId="77777777" w:rsidTr="00B57877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7AA4DF2A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2123D4E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30C6944E" w14:textId="54AA93EB" w:rsidR="00E161A1" w:rsidRPr="00447069" w:rsidRDefault="00E161A1" w:rsidP="00E161A1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4D344C4D" w14:textId="6A3CCF2D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A600940" w14:textId="7CB6268F" w:rsidR="00E161A1" w:rsidRPr="00FF2CFF" w:rsidRDefault="00E161A1" w:rsidP="00E161A1">
            <w:pPr>
              <w:pStyle w:val="TAL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014FCFF2" w14:textId="521A1491" w:rsidR="00E161A1" w:rsidRPr="00DE02D6" w:rsidRDefault="00E161A1" w:rsidP="00E161A1">
            <w:pPr>
              <w:pStyle w:val="TAL"/>
              <w:rPr>
                <w:vertAlign w:val="superscript"/>
                <w:lang w:val="en-US" w:eastAsia="zh-CN"/>
              </w:rPr>
            </w:pPr>
            <w:r>
              <w:t>5</w:t>
            </w:r>
          </w:p>
        </w:tc>
        <w:tc>
          <w:tcPr>
            <w:tcW w:w="1252" w:type="dxa"/>
          </w:tcPr>
          <w:p w14:paraId="6DE91568" w14:textId="262162C2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1E73437" w14:textId="0F6129C9" w:rsidR="00E161A1" w:rsidRPr="00FF2CFF" w:rsidRDefault="00E161A1" w:rsidP="00E161A1">
            <w:pPr>
              <w:pStyle w:val="TAL"/>
              <w:rPr>
                <w:lang w:val="en-US" w:eastAsia="zh-CN"/>
              </w:rPr>
            </w:pPr>
            <w:r w:rsidRPr="000B17E9">
              <w:t>9</w:t>
            </w:r>
          </w:p>
        </w:tc>
      </w:tr>
      <w:tr w:rsidR="00E161A1" w:rsidRPr="00A1115A" w14:paraId="63F63A7A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B8822DD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0AE4A2F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960B501" w14:textId="5B33AF3D" w:rsidR="00E161A1" w:rsidRPr="00447069" w:rsidRDefault="00E161A1" w:rsidP="00E161A1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6E0CCF96" w14:textId="1EF9A110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84A0BB" w14:textId="241A0EFC" w:rsidR="00E161A1" w:rsidRPr="00FF2CFF" w:rsidRDefault="00E161A1" w:rsidP="00E161A1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07170DDD" w14:textId="3CE3063F" w:rsidR="00E161A1" w:rsidRPr="00DE02D6" w:rsidRDefault="00E161A1" w:rsidP="00E161A1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</w:t>
            </w:r>
          </w:p>
        </w:tc>
        <w:tc>
          <w:tcPr>
            <w:tcW w:w="1252" w:type="dxa"/>
          </w:tcPr>
          <w:p w14:paraId="1A7B885E" w14:textId="616AF6F5" w:rsidR="00E161A1" w:rsidRPr="00A1115A" w:rsidRDefault="00E161A1" w:rsidP="00E161A1">
            <w:pPr>
              <w:pStyle w:val="TAL"/>
              <w:rPr>
                <w:lang w:val="en-US"/>
              </w:rPr>
            </w:pPr>
            <w:r>
              <w:t>7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B30A7" w14:textId="677C13A6" w:rsidR="00E161A1" w:rsidRPr="00FF2CFF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161A1" w:rsidRPr="00A1115A" w14:paraId="52EEC0AF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82E42EB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1CA2117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2644299" w14:textId="0F1CCDC5" w:rsidR="00E161A1" w:rsidRPr="00447069" w:rsidRDefault="00E161A1" w:rsidP="00E161A1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B5BE038" w14:textId="69E44987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588C1" w14:textId="4E5F416B" w:rsidR="00E161A1" w:rsidRPr="00FF2CFF" w:rsidRDefault="00E161A1" w:rsidP="00E161A1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254C27BC" w14:textId="223F2806" w:rsidR="00E161A1" w:rsidRPr="00DE02D6" w:rsidRDefault="00E161A1" w:rsidP="00E161A1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252" w:type="dxa"/>
          </w:tcPr>
          <w:p w14:paraId="759D260B" w14:textId="568681DF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7087" w14:textId="461738C0" w:rsidR="00E161A1" w:rsidRPr="00FF2CFF" w:rsidRDefault="00A54518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E161A1" w:rsidRPr="00A1115A" w14:paraId="0ABBEC68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C62EB04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9DED271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243C18A9" w14:textId="51CE41CC" w:rsidR="00E161A1" w:rsidRPr="00A1115A" w:rsidRDefault="00E161A1" w:rsidP="00E161A1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08ADC8B" w14:textId="06F0C663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B8F78" w14:textId="26D112B3" w:rsidR="00E161A1" w:rsidRPr="00FF2CFF" w:rsidRDefault="00E161A1" w:rsidP="00E161A1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39FBD9AB" w14:textId="531B56F9" w:rsidR="00E161A1" w:rsidRPr="00A1115A" w:rsidRDefault="00E161A1" w:rsidP="00E161A1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252" w:type="dxa"/>
          </w:tcPr>
          <w:p w14:paraId="0DDA3E41" w14:textId="5778FC82" w:rsidR="00E161A1" w:rsidRPr="00A1115A" w:rsidRDefault="00E161A1" w:rsidP="00E161A1">
            <w:pPr>
              <w:pStyle w:val="TAL"/>
              <w:rPr>
                <w:lang w:val="en-US"/>
              </w:rPr>
            </w:pPr>
            <w:r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301E2" w14:textId="2C6073BF" w:rsidR="00E161A1" w:rsidRPr="00FF2CFF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E161A1" w:rsidRPr="00A1115A" w14:paraId="14FF8928" w14:textId="77777777" w:rsidTr="00B57877">
        <w:trPr>
          <w:trHeight w:val="187"/>
          <w:jc w:val="center"/>
        </w:trPr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91930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8F8243F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936E9D" w14:textId="031B43C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D073BD3" w14:textId="3A893D46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EEFBB" w14:textId="08DCB509" w:rsidR="00E161A1" w:rsidRPr="00FF2CFF" w:rsidRDefault="00E161A1" w:rsidP="00E161A1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5B8FD038" w14:textId="0A4ADD36" w:rsidR="00E161A1" w:rsidRPr="00A1115A" w:rsidRDefault="00E161A1" w:rsidP="00E161A1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252" w:type="dxa"/>
          </w:tcPr>
          <w:p w14:paraId="3733D4C7" w14:textId="5FD2BC3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76A75D" w14:textId="328B8217" w:rsidR="00E161A1" w:rsidRPr="00FF2CFF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161A1" w:rsidRPr="00A1115A" w14:paraId="1EDAF86F" w14:textId="77777777" w:rsidTr="00B57877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A3D8C5D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163E948B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79D55A48" w14:textId="5519FBAF" w:rsidR="00E161A1" w:rsidRPr="00447069" w:rsidRDefault="00E161A1" w:rsidP="00E161A1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08F5686E" w14:textId="08C51297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49B40992" w14:textId="6BF4420A" w:rsidR="00E161A1" w:rsidRPr="00FF2CFF" w:rsidRDefault="00E161A1" w:rsidP="00E161A1">
            <w:pPr>
              <w:pStyle w:val="TAL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1ADFF611" w14:textId="0F549942" w:rsidR="00E161A1" w:rsidRPr="00DE02D6" w:rsidRDefault="00E161A1" w:rsidP="00E161A1">
            <w:pPr>
              <w:pStyle w:val="TAL"/>
              <w:rPr>
                <w:vertAlign w:val="superscript"/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1CEF9D5B" w14:textId="71D32C9E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2F7461DC" w14:textId="4D63A628" w:rsidR="00E161A1" w:rsidRPr="00FF2CFF" w:rsidRDefault="00E161A1" w:rsidP="00E161A1">
            <w:pPr>
              <w:pStyle w:val="TAL"/>
              <w:rPr>
                <w:lang w:val="en-US"/>
              </w:rPr>
            </w:pPr>
            <w:r w:rsidRPr="000B17E9">
              <w:t>9</w:t>
            </w:r>
          </w:p>
        </w:tc>
      </w:tr>
      <w:tr w:rsidR="00E161A1" w:rsidRPr="00A1115A" w14:paraId="31A30BF6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179870D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E3ED790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BE080FD" w14:textId="0934B56D" w:rsidR="00E161A1" w:rsidRPr="00DE02D6" w:rsidRDefault="00E161A1" w:rsidP="00E161A1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3EC11CF0" w14:textId="6BFCDA1D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7FF16A" w14:textId="6A7A6C50" w:rsidR="00E161A1" w:rsidRPr="00FF2CFF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745D3B42" w14:textId="74FE0EB4" w:rsidR="00E161A1" w:rsidRPr="00DE02D6" w:rsidRDefault="00E161A1" w:rsidP="00E161A1">
            <w:pPr>
              <w:pStyle w:val="TAL"/>
              <w:rPr>
                <w:vertAlign w:val="superscript"/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37B74551" w14:textId="07CDC976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EB1576" w14:textId="41B4BF45" w:rsidR="00E161A1" w:rsidRPr="00FF2CFF" w:rsidRDefault="004B6A34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161A1" w:rsidRPr="00A1115A" w14:paraId="0F381152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70EA9C4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893B664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05C913A4" w14:textId="72FACC50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0E0330FB" w14:textId="78384C88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ABBB7" w14:textId="06813E68" w:rsidR="00E161A1" w:rsidRPr="00FF2CFF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1E802D9B" w14:textId="427CEDD9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366249C8" w14:textId="49EE5E5A" w:rsidR="00E161A1" w:rsidRPr="00A1115A" w:rsidRDefault="00E161A1" w:rsidP="00E161A1">
            <w:pPr>
              <w:pStyle w:val="TAL"/>
              <w:rPr>
                <w:lang w:val="en-US"/>
              </w:rPr>
            </w:pPr>
            <w:r>
              <w:t>9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55984" w14:textId="3A60754B" w:rsidR="00E161A1" w:rsidRPr="00FF2CFF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161A1" w:rsidRPr="00A1115A" w14:paraId="6B4103E3" w14:textId="77777777" w:rsidTr="00B57877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4FD2DB5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FCF7E6D" w14:textId="77777777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631F73C" w14:textId="0919EC4D" w:rsidR="00E161A1" w:rsidRPr="00A1115A" w:rsidRDefault="00E161A1" w:rsidP="00E161A1">
            <w:pPr>
              <w:pStyle w:val="TAL"/>
              <w:rPr>
                <w:lang w:val="en-US"/>
              </w:rPr>
            </w:pPr>
            <w:r>
              <w:t>5.5</w:t>
            </w:r>
          </w:p>
        </w:tc>
        <w:tc>
          <w:tcPr>
            <w:tcW w:w="1368" w:type="dxa"/>
            <w:shd w:val="clear" w:color="auto" w:fill="auto"/>
          </w:tcPr>
          <w:p w14:paraId="05E69842" w14:textId="12B51E87" w:rsidR="00E161A1" w:rsidRPr="0003580C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7A6BDF2F" w14:textId="23F0A934" w:rsidR="00E161A1" w:rsidRPr="00FF2CFF" w:rsidRDefault="00E161A1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175E0BA8" w14:textId="7A739E55" w:rsidR="00E161A1" w:rsidRPr="00A1115A" w:rsidRDefault="00E161A1" w:rsidP="00E161A1">
            <w:pPr>
              <w:pStyle w:val="TAL"/>
              <w:rPr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0DF1EFFF" w14:textId="03A300DD" w:rsidR="00E161A1" w:rsidRPr="00A1115A" w:rsidRDefault="00E161A1" w:rsidP="00E161A1">
            <w:pPr>
              <w:pStyle w:val="TAL"/>
              <w:rPr>
                <w:lang w:val="en-US"/>
              </w:rPr>
            </w:pPr>
            <w:r>
              <w:t>9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1590B373" w14:textId="6A1F5A2E" w:rsidR="00E161A1" w:rsidRPr="00FF2CFF" w:rsidRDefault="004B6A34" w:rsidP="00E161A1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</w:tbl>
    <w:p w14:paraId="7DF8BD72" w14:textId="4A88AB6F" w:rsidR="00232B68" w:rsidRDefault="00232B68" w:rsidP="00E6705B">
      <w:pPr>
        <w:rPr>
          <w:rFonts w:eastAsiaTheme="minorEastAsia"/>
          <w:lang w:eastAsia="zh-CN"/>
        </w:rPr>
      </w:pPr>
    </w:p>
    <w:p w14:paraId="5C8B432C" w14:textId="4F665C7F" w:rsidR="00A604EF" w:rsidRPr="003920BC" w:rsidRDefault="006F098D" w:rsidP="00A604EF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3808E4"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for non-contiguous RB allocations in two CCs in table </w:t>
      </w:r>
      <w:r w:rsidR="001F14C9">
        <w:rPr>
          <w:rFonts w:eastAsia="等线"/>
          <w:b/>
          <w:lang w:val="en-US" w:eastAsia="zh-CN"/>
        </w:rPr>
        <w:t>3</w:t>
      </w:r>
      <w:r>
        <w:rPr>
          <w:rFonts w:eastAsia="等线"/>
          <w:b/>
          <w:lang w:val="en-US" w:eastAsia="zh-CN"/>
        </w:rPr>
        <w:t>.</w:t>
      </w:r>
    </w:p>
    <w:p w14:paraId="30B64BEB" w14:textId="77777777" w:rsidR="00A604EF" w:rsidRPr="00A604EF" w:rsidRDefault="00A604EF" w:rsidP="00E6705B">
      <w:pPr>
        <w:rPr>
          <w:rFonts w:eastAsiaTheme="minorEastAsia"/>
          <w:lang w:eastAsia="zh-CN"/>
        </w:rPr>
      </w:pPr>
    </w:p>
    <w:p w14:paraId="770FBDB0" w14:textId="6C8A6700" w:rsidR="00AD3291" w:rsidRDefault="00AD3291" w:rsidP="00AD3291">
      <w:pPr>
        <w:pStyle w:val="2"/>
        <w:numPr>
          <w:ilvl w:val="1"/>
          <w:numId w:val="3"/>
        </w:numPr>
        <w:spacing w:befor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Contiguous RB allocation MRP</w:t>
      </w:r>
    </w:p>
    <w:p w14:paraId="31ED029F" w14:textId="3758B657" w:rsidR="00AD3291" w:rsidRPr="00727054" w:rsidRDefault="00AD3291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2.2.1 Initial MRP results</w:t>
      </w:r>
      <w:r w:rsidR="00423924">
        <w:rPr>
          <w:rFonts w:eastAsia="宋体"/>
          <w:szCs w:val="18"/>
          <w:lang w:val="sv-SE" w:eastAsia="zh-CN"/>
        </w:rPr>
        <w:t xml:space="preserve"> </w:t>
      </w:r>
      <w:r w:rsidR="00423924">
        <w:rPr>
          <w:rFonts w:eastAsia="宋体" w:hint="eastAsia"/>
          <w:szCs w:val="18"/>
          <w:lang w:val="sv-SE" w:eastAsia="zh-CN"/>
        </w:rPr>
        <w:t>w</w:t>
      </w:r>
      <w:r w:rsidR="00423924">
        <w:rPr>
          <w:rFonts w:eastAsia="宋体"/>
          <w:szCs w:val="18"/>
          <w:lang w:val="sv-SE" w:eastAsia="zh-CN"/>
        </w:rPr>
        <w:t>ith RB in both CCs</w:t>
      </w:r>
    </w:p>
    <w:p w14:paraId="346B6047" w14:textId="0BC1D998" w:rsidR="0001670B" w:rsidRDefault="00FF2CFF" w:rsidP="0001670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MPR results for contiguous </w:t>
      </w:r>
      <w:r w:rsidR="0001670B">
        <w:rPr>
          <w:rFonts w:eastAsiaTheme="minorEastAsia" w:hint="eastAsia"/>
          <w:lang w:eastAsia="zh-CN"/>
        </w:rPr>
        <w:t>R</w:t>
      </w:r>
      <w:r w:rsidR="0001670B">
        <w:rPr>
          <w:rFonts w:eastAsiaTheme="minorEastAsia"/>
          <w:lang w:eastAsia="zh-CN"/>
        </w:rPr>
        <w:t>B</w:t>
      </w:r>
      <w:r>
        <w:rPr>
          <w:rFonts w:eastAsiaTheme="minorEastAsia"/>
          <w:lang w:eastAsia="zh-CN"/>
        </w:rPr>
        <w:t xml:space="preserve"> allocation for CP-OFDM/DFT-S-OFDM are given in below tables</w:t>
      </w:r>
      <w:r w:rsidR="00EA4A7F">
        <w:rPr>
          <w:rFonts w:eastAsiaTheme="minorEastAsia"/>
          <w:lang w:eastAsia="zh-CN"/>
        </w:rPr>
        <w:t xml:space="preserve">. And the </w:t>
      </w:r>
      <w:r w:rsidR="00EA4A7F" w:rsidRPr="00BE53BE">
        <w:rPr>
          <w:rFonts w:eastAsiaTheme="minorEastAsia"/>
          <w:lang w:eastAsia="zh-CN"/>
        </w:rPr>
        <w:t>RBs are</w:t>
      </w:r>
      <w:r w:rsidRPr="00BE53BE">
        <w:rPr>
          <w:rFonts w:eastAsiaTheme="minorEastAsia"/>
          <w:lang w:eastAsia="zh-CN"/>
        </w:rPr>
        <w:t xml:space="preserve"> </w:t>
      </w:r>
      <w:r w:rsidR="0001670B" w:rsidRPr="00BE53BE">
        <w:rPr>
          <w:rFonts w:eastAsiaTheme="minorEastAsia"/>
          <w:lang w:eastAsia="zh-CN"/>
        </w:rPr>
        <w:t xml:space="preserve">configured </w:t>
      </w:r>
      <w:r w:rsidR="00EA4A7F" w:rsidRPr="00BE53BE">
        <w:rPr>
          <w:rFonts w:eastAsiaTheme="minorEastAsia"/>
          <w:lang w:eastAsia="zh-CN"/>
        </w:rPr>
        <w:t>in</w:t>
      </w:r>
      <w:r w:rsidR="0001670B" w:rsidRPr="00BE53BE">
        <w:rPr>
          <w:rFonts w:eastAsiaTheme="minorEastAsia"/>
          <w:lang w:eastAsia="zh-CN"/>
        </w:rPr>
        <w:t xml:space="preserve"> both CCs</w:t>
      </w:r>
      <w:r w:rsidR="002A31EB" w:rsidRPr="00BE53BE">
        <w:rPr>
          <w:rFonts w:eastAsiaTheme="minorEastAsia"/>
          <w:lang w:eastAsia="zh-CN"/>
        </w:rPr>
        <w:t xml:space="preserve"> which means the EVM/IBE are not verified in the simulation</w:t>
      </w:r>
      <w:r w:rsidR="00EA4A7F" w:rsidRPr="00BE53BE">
        <w:rPr>
          <w:rFonts w:eastAsiaTheme="minorEastAsia"/>
          <w:lang w:eastAsia="zh-CN"/>
        </w:rPr>
        <w:t>.</w:t>
      </w:r>
      <w:r w:rsidR="009A4FFC">
        <w:rPr>
          <w:rFonts w:eastAsiaTheme="minorEastAsia"/>
          <w:lang w:eastAsia="zh-CN"/>
        </w:rPr>
        <w:t xml:space="preserve"> The IMD impacts have been accounted in the simulation.</w:t>
      </w:r>
    </w:p>
    <w:p w14:paraId="45D114BC" w14:textId="77777777" w:rsidR="00E02BA5" w:rsidRDefault="00E02BA5" w:rsidP="00E02BA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7772EFCC" w14:textId="21B17E02" w:rsidR="00A813DF" w:rsidRPr="00A813DF" w:rsidRDefault="00A813DF" w:rsidP="00A813DF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class B or C</w:t>
      </w:r>
    </w:p>
    <w:p w14:paraId="01154904" w14:textId="2AB4DC44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289ED454" w14:textId="585BEECD" w:rsidR="00E02BA5" w:rsidRDefault="00384DB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 w:rsidR="00E02BA5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 w:rsidR="00E02BA5"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704464FE" w14:textId="77777777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4FB687FF" w14:textId="06C38C62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 is 15khz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or 30khz</w:t>
      </w:r>
    </w:p>
    <w:p w14:paraId="288C2DD6" w14:textId="1A83C644" w:rsidR="00E02BA5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LO number </w:t>
      </w:r>
      <w:r w:rsidR="00397211">
        <w:rPr>
          <w:rFonts w:ascii="Times New Roman" w:eastAsiaTheme="minorEastAsia" w:hAnsi="Times New Roman"/>
          <w:sz w:val="20"/>
          <w:szCs w:val="20"/>
          <w:lang w:val="en-GB" w:eastAsia="zh-CN"/>
        </w:rPr>
        <w:t>is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1LO+TxD</w:t>
      </w:r>
    </w:p>
    <w:p w14:paraId="24C7294F" w14:textId="19C19C95" w:rsidR="00E02BA5" w:rsidRPr="00BD05C4" w:rsidRDefault="00E02BA5" w:rsidP="00E02BA5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odulations </w:t>
      </w:r>
      <w:r w:rsidR="00346E6B">
        <w:rPr>
          <w:rFonts w:ascii="Times New Roman" w:eastAsiaTheme="minorEastAsia" w:hAnsi="Times New Roman"/>
          <w:sz w:val="20"/>
          <w:szCs w:val="20"/>
          <w:lang w:val="en-GB" w:eastAsia="zh-CN"/>
        </w:rPr>
        <w:t>are same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in both CCs</w:t>
      </w:r>
    </w:p>
    <w:p w14:paraId="404F85E9" w14:textId="77777777" w:rsidR="00E02BA5" w:rsidRPr="00E02BA5" w:rsidRDefault="00E02BA5" w:rsidP="0001670B">
      <w:pPr>
        <w:rPr>
          <w:rFonts w:eastAsiaTheme="minorEastAsia"/>
          <w:lang w:eastAsia="zh-CN"/>
        </w:rPr>
      </w:pPr>
    </w:p>
    <w:p w14:paraId="1681CBE4" w14:textId="6157855F" w:rsidR="008E509A" w:rsidRPr="0001670B" w:rsidRDefault="008E509A" w:rsidP="008E509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4 CP-OFDM contig RB allocation</w:t>
      </w:r>
      <w:r w:rsidR="00D93DA1" w:rsidRPr="00D93DA1">
        <w:rPr>
          <w:rFonts w:eastAsiaTheme="minorEastAsia"/>
          <w:lang w:eastAsia="zh-CN"/>
        </w:rPr>
        <w:t xml:space="preserve"> </w:t>
      </w:r>
      <w:r w:rsidR="00D93DA1">
        <w:rPr>
          <w:rFonts w:eastAsiaTheme="minorEastAsia"/>
          <w:lang w:eastAsia="zh-CN"/>
        </w:rPr>
        <w:t>in two CCs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0278" w:type="dxa"/>
        <w:tblInd w:w="-289" w:type="dxa"/>
        <w:tblLook w:val="04A0" w:firstRow="1" w:lastRow="0" w:firstColumn="1" w:lastColumn="0" w:noHBand="0" w:noVBand="1"/>
      </w:tblPr>
      <w:tblGrid>
        <w:gridCol w:w="628"/>
        <w:gridCol w:w="626"/>
        <w:gridCol w:w="775"/>
        <w:gridCol w:w="947"/>
        <w:gridCol w:w="811"/>
        <w:gridCol w:w="946"/>
        <w:gridCol w:w="541"/>
        <w:gridCol w:w="1082"/>
        <w:gridCol w:w="812"/>
        <w:gridCol w:w="676"/>
        <w:gridCol w:w="811"/>
        <w:gridCol w:w="812"/>
        <w:gridCol w:w="811"/>
      </w:tblGrid>
      <w:tr w:rsidR="002B7860" w:rsidRPr="002B7860" w14:paraId="7DCAA0D5" w14:textId="77777777" w:rsidTr="00CB6EDE">
        <w:trPr>
          <w:trHeight w:val="294"/>
        </w:trPr>
        <w:tc>
          <w:tcPr>
            <w:tcW w:w="10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0D81C84" w14:textId="0FF558E7" w:rsidR="002B7860" w:rsidRPr="002B7860" w:rsidRDefault="002B7860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lastRenderedPageBreak/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B</w:t>
            </w:r>
          </w:p>
        </w:tc>
      </w:tr>
      <w:tr w:rsidR="003625AA" w:rsidRPr="00852008" w14:paraId="31DB8E59" w14:textId="77777777" w:rsidTr="003625AA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9DED0D3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3FE10A9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01DFC29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95FA2CA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4F4D674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FD40D63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512625D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D5443A0" w14:textId="77777777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7271849" w14:textId="70A75B7F" w:rsidR="003625AA" w:rsidRPr="00852008" w:rsidRDefault="003625AA" w:rsidP="00B975CF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3625AA" w:rsidRPr="00852008" w14:paraId="44A98201" w14:textId="77777777" w:rsidTr="003625AA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84CF4E0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B5B1DD3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940996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740827B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0DA6AFF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64788F5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5E146B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14218A1" w14:textId="77777777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FB77E1A" w14:textId="2C10A6EC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D6D8C55" w14:textId="15E06834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EAD5281" w14:textId="5D0A5CC5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A42C621" w14:textId="7195CF26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EB79A5B" w14:textId="1B38DFFD" w:rsidR="003625AA" w:rsidRPr="00852008" w:rsidRDefault="003625AA" w:rsidP="003625AA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2920EF" w:rsidRPr="00852008" w14:paraId="2DED68C3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0C07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E17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1DC9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DED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D16F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66C9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1216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E441" w14:textId="0604E021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1667B6" w14:textId="757CD78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56D2C" w14:textId="5165B54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8A0E16" w14:textId="45E75CA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B2834" w14:textId="57DA249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20DEE" w14:textId="66B9CD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2920EF" w:rsidRPr="00852008" w14:paraId="623262D0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B9B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94FC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AE6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7314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97F4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998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24D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AFA75" w14:textId="04CE9A29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8CB4E6" w14:textId="011A213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04CEDE" w14:textId="62794E1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10978" w14:textId="62B4AB2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50CDF" w14:textId="4816FFB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DB9D67" w14:textId="355BDA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2920EF" w:rsidRPr="00852008" w14:paraId="2583D2A4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5C311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468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364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FCB8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E30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D689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376F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7244A" w14:textId="728A5D8F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6A7B42" w14:textId="1FE6D35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076C12" w14:textId="75460EF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C9A0E4" w14:textId="1BB8DE3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2E2711" w14:textId="1E31BEB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9D81A8" w14:textId="756E716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2920EF" w:rsidRPr="00852008" w14:paraId="6165803E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916E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BF71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51B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A94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6F3C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374E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D10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F732" w14:textId="087184BC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0A205" w14:textId="2901977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479A6" w14:textId="3D1BC33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BBB5B" w14:textId="6D1CBD7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AF7B09" w14:textId="029C753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0FCE2E" w14:textId="474883E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</w:tr>
      <w:tr w:rsidR="002920EF" w:rsidRPr="00852008" w14:paraId="45F8F94A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B9F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303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33E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B02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D1D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E5F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008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40E6" w14:textId="735F1F5F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76FE89" w14:textId="43F85FF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0F9FF7" w14:textId="2A85DEDF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8AA88" w14:textId="6CC3D29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32183" w14:textId="2F7228C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96D0B" w14:textId="4992DF9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</w:tr>
      <w:tr w:rsidR="002920EF" w:rsidRPr="00852008" w14:paraId="4AE2B820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071D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E6E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138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2541E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E05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0A3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20E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6A6EB" w14:textId="6B1234A4" w:rsidR="002920EF" w:rsidRPr="00852008" w:rsidRDefault="002920EF" w:rsidP="002920EF">
            <w:pPr>
              <w:spacing w:after="0"/>
              <w:jc w:val="both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37EDC" w14:textId="22995FE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167106" w14:textId="710100E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AC85F" w14:textId="4E8C6B8B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5D282" w14:textId="7C06943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99194" w14:textId="2371620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</w:tr>
      <w:tr w:rsidR="002920EF" w:rsidRPr="00852008" w14:paraId="0C1E73E8" w14:textId="77777777" w:rsidTr="002920EF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28944F" w14:textId="35F1C440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1CE6E05" w14:textId="4FCA117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5F8F0F" w14:textId="160DC0AE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7FFF2BE" w14:textId="28A585A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11010A7" w14:textId="7104A16B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05BC842" w14:textId="59B1729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1.6</w:t>
            </w:r>
          </w:p>
        </w:tc>
      </w:tr>
      <w:tr w:rsidR="002920EF" w:rsidRPr="00852008" w14:paraId="6EB0FCFA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E89E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3A7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F451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AE2A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9281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526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16B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D6B4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59538" w14:textId="0785FA4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A5404" w14:textId="39DF2D1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961304" w14:textId="41D1A72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45A24" w14:textId="2305FD7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E3012E" w14:textId="37D9EC4A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2920EF" w:rsidRPr="00852008" w14:paraId="7E2244EF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F6A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48458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013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98A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229E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0CF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21FF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7A0A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AACAF6" w14:textId="3E4AAAD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3900A2" w14:textId="51892A1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DA0259" w14:textId="162167D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8CC59" w14:textId="1A9A4E26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45F21" w14:textId="2CB4B88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2920EF" w:rsidRPr="00852008" w14:paraId="22384A0C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7DC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5BE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C00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B954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B6CD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1A9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9072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512C8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B0781" w14:textId="2C172F9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BDA98" w14:textId="108A727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BDE770" w14:textId="2A558C8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6494F1" w14:textId="2EFC0B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2D8EA" w14:textId="165E8B2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2920EF" w:rsidRPr="00852008" w14:paraId="71FCFABE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D7B5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8B7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0803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79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2B276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50D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A77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460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92A7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73E2F5" w14:textId="440C0C9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D6CA04" w14:textId="1D4AC42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10BC6B" w14:textId="5854162F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91ADB" w14:textId="2CE3F93E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28100F" w14:textId="40DD962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3.1</w:t>
            </w:r>
          </w:p>
        </w:tc>
      </w:tr>
      <w:tr w:rsidR="002920EF" w:rsidRPr="00852008" w14:paraId="7FF804FA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C4F6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FBA9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3BA8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7F9C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06CD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81C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7B50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A0BA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7F2EFA" w14:textId="0FD5BC0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39E398" w14:textId="159AD699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DD0F98" w14:textId="702769B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ABF7BC" w14:textId="330EC1C2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4BC602" w14:textId="582BFF2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2920EF" w:rsidRPr="00852008" w14:paraId="75378759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3EB3F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B69E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1BF1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D690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A21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D5F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AAE8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B780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A4AA62" w14:textId="2AE74BB0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291F75" w14:textId="064F695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A8ABA3" w14:textId="2F89169B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CD67C7" w14:textId="393516A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1315C9" w14:textId="44B285B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2920EF" w:rsidRPr="00852008" w14:paraId="02EF2702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5E89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9BB1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21E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7A72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40F02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8E07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57544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7990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97640" w14:textId="0FC0AC2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A5CA6" w14:textId="6D991281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13F9E" w14:textId="2467E3D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827F25" w14:textId="409D58A5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5473E6" w14:textId="6F5E971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2920EF" w:rsidRPr="00852008" w14:paraId="53F9241A" w14:textId="77777777" w:rsidTr="002920E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3325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EEDD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A9B3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067B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56FA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9AC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661D" w14:textId="77777777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56DB" w14:textId="77777777" w:rsidR="002920EF" w:rsidRPr="00852008" w:rsidRDefault="002920EF" w:rsidP="002920EF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70F73" w14:textId="1AD755CD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B87A4D" w14:textId="52036A78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8DFC5" w14:textId="681864FE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ED75E4" w14:textId="0AE7579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D05FD5" w14:textId="6818043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2920EF" w:rsidRPr="00852008" w14:paraId="070E18C4" w14:textId="77777777" w:rsidTr="002920EF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45D9EE8" w14:textId="1F2D6693" w:rsidR="002920EF" w:rsidRPr="00852008" w:rsidRDefault="002920EF" w:rsidP="002920EF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6A5F5AA" w14:textId="7C675D7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CE23E5" w14:textId="24799F1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A43D751" w14:textId="68D9B8D4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7A81113" w14:textId="03949E0C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5A3C6CA" w14:textId="777FDD97" w:rsidR="002920EF" w:rsidRPr="00067504" w:rsidRDefault="002920EF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3.1</w:t>
            </w:r>
          </w:p>
        </w:tc>
      </w:tr>
      <w:tr w:rsidR="0070500A" w:rsidRPr="002B7860" w14:paraId="3F9D885B" w14:textId="77777777" w:rsidTr="00CB6EDE">
        <w:trPr>
          <w:trHeight w:val="294"/>
        </w:trPr>
        <w:tc>
          <w:tcPr>
            <w:tcW w:w="10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20D9F1A" w14:textId="2BA518F3" w:rsidR="0070500A" w:rsidRPr="002B7860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70500A" w:rsidRPr="00852008" w14:paraId="6F18CFAE" w14:textId="77777777" w:rsidTr="00CB6EDE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984D1B8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76E3E56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B5A2F72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DDB302F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CD45A02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98DDDE3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2861B51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DD2C1B4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95DD09D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70500A" w:rsidRPr="00852008" w14:paraId="617739A7" w14:textId="77777777" w:rsidTr="00CB6EDE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5E42C57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D85CF43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16D0605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E8CCEFF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AEDFD07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710E110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D9715C0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82A592B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BAB881B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E916A92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BB2390F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F43BC01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4905E1B" w14:textId="77777777" w:rsidR="0070500A" w:rsidRPr="00852008" w:rsidRDefault="0070500A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6F048B" w:rsidRPr="00852008" w14:paraId="366FFD9A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AE9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A3B5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218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0BA2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2FA4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77C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CC6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65CF9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4423B" w14:textId="7F64E2A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AD843C" w14:textId="5C577FE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6D17C" w14:textId="23D3728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8F33CE" w14:textId="01DE61B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C30A53" w14:textId="4B568E4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6F048B" w:rsidRPr="00852008" w14:paraId="3473B92D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C28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919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EE1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F56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A379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D7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95F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1C46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C689C" w14:textId="529E195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5D999" w14:textId="163FB2C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9B3E0" w14:textId="24BADD7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56646E" w14:textId="2FCE7E7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79173" w14:textId="1FD64E1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6F048B" w:rsidRPr="00852008" w14:paraId="03E3781B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3C95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E2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7FAE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89D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5D45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05E3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E51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417B3" w14:textId="6D400455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98D8D" w14:textId="7B7F487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82993" w14:textId="5D0BAAD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8FAD97" w14:textId="23A6AB9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0354BF" w14:textId="4C11886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D6E387" w14:textId="57AA113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6F048B" w:rsidRPr="00852008" w14:paraId="1C4E9652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50E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082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56DE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288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B113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172E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F48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66EA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AFEBCD" w14:textId="326316E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F61413" w14:textId="1E71ED3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D1FCE" w14:textId="13A710C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69E1E6" w14:textId="0B3B976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C1A01" w14:textId="082C46F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6F048B" w:rsidRPr="00852008" w14:paraId="33EE1632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883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FB0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BD82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19A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7968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571E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CC9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5609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BE50FE" w14:textId="25AAADC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35E9A1" w14:textId="1FD9421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098A9" w14:textId="6CC88EC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FD56B2" w14:textId="6519FA6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3D98E" w14:textId="30A8FFF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6F048B" w:rsidRPr="00852008" w14:paraId="33125B4F" w14:textId="77777777" w:rsidTr="00303457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807275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57D083A" w14:textId="5E6F79F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8B167D2" w14:textId="75A617F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8E8B975" w14:textId="7FF37EB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31F92FF" w14:textId="3B51B7C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D572425" w14:textId="49034FA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</w:tr>
      <w:tr w:rsidR="006F048B" w:rsidRPr="00852008" w14:paraId="66409603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64E6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BE31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F45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CA5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B88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0B5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7311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4394C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FACBB" w14:textId="1F1308F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27C37" w14:textId="384BC30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64349B" w14:textId="4D85881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42E412" w14:textId="16C3663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43E22" w14:textId="6135808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6F048B" w:rsidRPr="00852008" w14:paraId="03BC3C10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CE0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6B8D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3B2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E528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FFD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F6C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901D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7A61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437C2" w14:textId="5C91BE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CBE07F" w14:textId="5E4032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70575D" w14:textId="5FD86E4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D4909B" w14:textId="0D0A790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C7409" w14:textId="65D0B01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6F048B" w:rsidRPr="00852008" w14:paraId="73962B0E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ED8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4B5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4D0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693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95C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A1C7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540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3C42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DB0591" w14:textId="120154C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716776" w14:textId="581F178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9B0744" w14:textId="3BD5CAA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7276AD" w14:textId="13CCBFF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F7C73" w14:textId="30EC2E6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6F048B" w:rsidRPr="00852008" w14:paraId="29908F5B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EABC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0B62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0A7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9442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CDA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207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535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B32B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5DD69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E8836" w14:textId="6FBD2BE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9C643F" w14:textId="474A8B9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BE9C8D" w14:textId="11D938A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8BAFF" w14:textId="5560407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7A8015" w14:textId="68967D4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6F048B" w:rsidRPr="00852008" w14:paraId="1CEAC8D3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54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EAE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7F5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AFB9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247D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ACC3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FE6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7343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9C72FB" w14:textId="705121B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F3F0E8" w14:textId="7388A07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DD970" w14:textId="5B8197E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B5968" w14:textId="15AC5CB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E1BBB5" w14:textId="106CD6D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  <w:tr w:rsidR="006F048B" w:rsidRPr="00852008" w14:paraId="1E749E51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717B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6029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834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4DC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99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F4B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1D5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A564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59394A" w14:textId="3A7B604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F783EE" w14:textId="2A288F8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D1634" w14:textId="7116254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99B371" w14:textId="79A1C1D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5B4C4" w14:textId="4D96C21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6F048B" w:rsidRPr="00852008" w14:paraId="3F79F51C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A5E7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01A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B16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FB15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9EB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98C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B7F5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FD231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11432" w14:textId="2BA14DA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089A6" w14:textId="662D540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63B8" w14:textId="73FCEE7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76F73" w14:textId="4954992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B4DF2" w14:textId="4D8546A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6F048B" w:rsidRPr="00852008" w14:paraId="38364805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15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2E8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B68D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1CB7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8238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80F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163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53D21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917CF6" w14:textId="0CF4B02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3AE4E" w14:textId="22161A6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29E03" w14:textId="44FF227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A48AFE" w14:textId="0ADA8C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50B11" w14:textId="7D46E6A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2.6</w:t>
            </w:r>
          </w:p>
        </w:tc>
      </w:tr>
      <w:tr w:rsidR="006F048B" w:rsidRPr="00852008" w14:paraId="21606F44" w14:textId="77777777" w:rsidTr="00303457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0AFCB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C8D19D9" w14:textId="240AA67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C2563DD" w14:textId="47A05C4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174DA71" w14:textId="6E00C2B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AED13FD" w14:textId="2E3BE0A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424C32D" w14:textId="4A25E9E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3.0</w:t>
            </w:r>
          </w:p>
        </w:tc>
      </w:tr>
    </w:tbl>
    <w:p w14:paraId="54F008DF" w14:textId="3CB6FAD3" w:rsidR="00E6705B" w:rsidRDefault="00E6705B" w:rsidP="00E6705B">
      <w:pPr>
        <w:rPr>
          <w:rFonts w:eastAsiaTheme="minorEastAsia"/>
          <w:lang w:eastAsia="zh-CN"/>
        </w:rPr>
      </w:pPr>
    </w:p>
    <w:p w14:paraId="6FDA8FC6" w14:textId="1AB2728F" w:rsidR="00465724" w:rsidRPr="008E509A" w:rsidRDefault="008E509A" w:rsidP="008E509A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5 DFT-S-OFDM contig RB allocation</w:t>
      </w:r>
      <w:r w:rsidR="00D93DA1">
        <w:rPr>
          <w:rFonts w:eastAsiaTheme="minorEastAsia"/>
          <w:lang w:eastAsia="zh-CN"/>
        </w:rPr>
        <w:t xml:space="preserve"> in two CCs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0283" w:type="dxa"/>
        <w:tblInd w:w="-289" w:type="dxa"/>
        <w:tblLook w:val="04A0" w:firstRow="1" w:lastRow="0" w:firstColumn="1" w:lastColumn="0" w:noHBand="0" w:noVBand="1"/>
      </w:tblPr>
      <w:tblGrid>
        <w:gridCol w:w="628"/>
        <w:gridCol w:w="626"/>
        <w:gridCol w:w="775"/>
        <w:gridCol w:w="947"/>
        <w:gridCol w:w="811"/>
        <w:gridCol w:w="946"/>
        <w:gridCol w:w="541"/>
        <w:gridCol w:w="1082"/>
        <w:gridCol w:w="812"/>
        <w:gridCol w:w="676"/>
        <w:gridCol w:w="811"/>
        <w:gridCol w:w="812"/>
        <w:gridCol w:w="816"/>
      </w:tblGrid>
      <w:tr w:rsidR="0077161B" w:rsidRPr="002B7860" w14:paraId="4C34EB46" w14:textId="77777777" w:rsidTr="0077161B">
        <w:trPr>
          <w:trHeight w:val="294"/>
        </w:trPr>
        <w:tc>
          <w:tcPr>
            <w:tcW w:w="10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661ACF4" w14:textId="1008AB89" w:rsidR="0077161B" w:rsidRPr="002B7860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B</w:t>
            </w:r>
          </w:p>
        </w:tc>
      </w:tr>
      <w:tr w:rsidR="0077161B" w:rsidRPr="00852008" w14:paraId="67FAD4AD" w14:textId="77777777" w:rsidTr="0077161B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532C615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7E5CB7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5BAE0F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D55CDB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FC262E3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588425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1D2459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AC3F2D8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A48052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77161B" w:rsidRPr="00852008" w14:paraId="4456E4E5" w14:textId="77777777" w:rsidTr="0077161B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CBDE870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C8AC04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1FED7A8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8A4118A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94195E0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41F9BCD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BA8D0C1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65D4851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3AC1ADA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C8EE55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1018476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24389E4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40DE6A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6F048B" w:rsidRPr="00852008" w14:paraId="36B51BED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CB5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5988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8987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D833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EBB9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FE3C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30A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4C386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DDB662" w14:textId="2B8AA26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AAB1C" w14:textId="0085035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34562" w14:textId="09DDE3B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9B651" w14:textId="2076C04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14029D" w14:textId="06BB110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</w:tr>
      <w:tr w:rsidR="006F048B" w:rsidRPr="00852008" w14:paraId="1C91BEEE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D133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D13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24D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26E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FBED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FE1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971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3EB34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F32886" w14:textId="51887E8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664F41" w14:textId="7C6B392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FB61C2" w14:textId="387D6EF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20D97" w14:textId="3F1761E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3049F4" w14:textId="7F14E3F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6F048B" w:rsidRPr="00852008" w14:paraId="131A10F0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6672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5A4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FD9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280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A28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F72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2115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7BCA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BCB7AB" w14:textId="5F7B5CC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DEF94D" w14:textId="1AA2AEC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0F0B8A" w14:textId="6E1817D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3A7DAF" w14:textId="2D58074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4602B" w14:textId="251CC74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6F048B" w:rsidRPr="00852008" w14:paraId="15904D87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88D5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5D3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5D1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736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C547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4FF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733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83568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F5B45E" w14:textId="5C14B784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54EF8" w14:textId="21D137E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34B3F" w14:textId="725AFA9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EA90D9" w14:textId="274CC3A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C389F6" w14:textId="46FBCD0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</w:tr>
      <w:tr w:rsidR="006F048B" w:rsidRPr="00852008" w14:paraId="577EBB06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AFF7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819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0E24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6EA1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F0B5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3993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8E5A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F5DB6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8AD661" w14:textId="44F5E8E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4EF0C0" w14:textId="28F3B6F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76C15A" w14:textId="28BED03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E47E19" w14:textId="3B458C9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C66E36" w14:textId="762F5DC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</w:tr>
      <w:tr w:rsidR="006F048B" w:rsidRPr="00852008" w14:paraId="5EF37999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B1D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96B0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C2CD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BFA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1BD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F4E8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4B24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9687" w14:textId="77777777" w:rsidR="006F048B" w:rsidRPr="00852008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38420" w14:textId="122ED00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707341" w14:textId="28F0545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023DDD" w14:textId="26DFA03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BF211" w14:textId="6C1209F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526B83" w14:textId="0B15141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</w:tr>
      <w:tr w:rsidR="006F048B" w:rsidRPr="00852008" w14:paraId="065C4A99" w14:textId="77777777" w:rsidTr="00303457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D8CC9E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lastRenderedPageBreak/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D2AB5A0" w14:textId="42B145D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A86ADFD" w14:textId="25D0665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BCDAE36" w14:textId="46F3551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CA1054B" w14:textId="0014881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854C027" w14:textId="2EB56BF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</w:tr>
      <w:tr w:rsidR="006F048B" w:rsidRPr="00852008" w14:paraId="68C2EB79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68C6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5F7F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63AFB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AC3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9802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D91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41E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E4E3A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BE51B" w14:textId="00FBB08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11514" w14:textId="52AF412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252B2" w14:textId="2863F59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5B3383" w14:textId="1DD0DD6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D3C896" w14:textId="70C95E9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6F048B" w:rsidRPr="00852008" w14:paraId="063BFD0E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660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4263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7EA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90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5FF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4B4B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6C7A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F11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DD0C6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DF0D3A" w14:textId="783F12A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B46FC" w14:textId="26BBB9A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AEEE04" w14:textId="0ACD466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DD955" w14:textId="0012D35C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76F77" w14:textId="6D43202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6F048B" w:rsidRPr="00852008" w14:paraId="018F4D00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A6E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9C05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585F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EDFA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794F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91A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5A50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1D4B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65839D" w14:textId="433546B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76EECF" w14:textId="6DE5E9B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B45932" w14:textId="2843DD2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CEBB2A" w14:textId="4E88330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F1898" w14:textId="5A1B6CA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6F048B" w:rsidRPr="00852008" w14:paraId="396AAEFC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99AF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F44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C4BC9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4469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0B1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512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6CAB6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92E4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F0887" w14:textId="692481A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6D266" w14:textId="388F0A4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E2651A" w14:textId="628B515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D6C50" w14:textId="15BC4BE0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1190D" w14:textId="73B79EF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6F048B" w:rsidRPr="00852008" w14:paraId="443C8878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DA4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DCE3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C76C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D07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0C9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4FE60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91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5E5C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E1E38F" w14:textId="665AA50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E3D39F" w14:textId="3E7AC175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A392D" w14:textId="065C884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058F2" w14:textId="26E4354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147CE" w14:textId="1BDBB9F6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6F048B" w:rsidRPr="00852008" w14:paraId="08875820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C4D3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21B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02F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418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BA22E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7E0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498AD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0DAA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2301CE" w14:textId="5779C072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92DE1" w14:textId="74D8CA7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1D5C0" w14:textId="3BDB9357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E1E565" w14:textId="71B04A4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A017A" w14:textId="131F095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6F048B" w:rsidRPr="00852008" w14:paraId="7D5DEE4C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7CF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2807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85C2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4EEC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E9FB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180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B2DA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35B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4126F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43F035" w14:textId="28B6569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310D3" w14:textId="76251F6B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8933E2" w14:textId="09334509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985F03" w14:textId="0EEC12CF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1BDE0" w14:textId="119A4CF1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6F048B" w:rsidRPr="00852008" w14:paraId="2FE4D421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BD51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BA61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21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3FE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D144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EEF5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211F8" w14:textId="77777777" w:rsidR="006F048B" w:rsidRPr="00852008" w:rsidRDefault="006F048B" w:rsidP="006F048B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3AE6" w14:textId="77777777" w:rsidR="006F048B" w:rsidRPr="002B7860" w:rsidRDefault="006F048B" w:rsidP="006F048B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8614B" w14:textId="678686CD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D96EFC" w14:textId="2EEE4ABA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83933C" w14:textId="06B59CC3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B44EE6" w14:textId="004B9A7E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388D2" w14:textId="6F728958" w:rsidR="006F048B" w:rsidRPr="00067504" w:rsidRDefault="006F048B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03745A" w:rsidRPr="00852008" w14:paraId="2B431C54" w14:textId="77777777" w:rsidTr="00303457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994D37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D809EF2" w14:textId="180BF04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1.3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A5E7E49" w14:textId="1D0EA17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61F7E39" w14:textId="55548CB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13A4A64" w14:textId="27A6734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444B792" w14:textId="37A1A391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77161B" w:rsidRPr="002B7860" w14:paraId="7AEED7DF" w14:textId="77777777" w:rsidTr="00CB6EDE">
        <w:trPr>
          <w:trHeight w:val="294"/>
        </w:trPr>
        <w:tc>
          <w:tcPr>
            <w:tcW w:w="10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5CED5D9" w14:textId="7AE06C92" w:rsidR="0077161B" w:rsidRPr="002B7860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77161B" w:rsidRPr="00852008" w14:paraId="012CA213" w14:textId="77777777" w:rsidTr="00CB6EDE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7DC7163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EF6A1AF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6A56B5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313243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060724C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0DA92D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A1FD57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24D70A6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FE78D8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77161B" w:rsidRPr="00852008" w14:paraId="1A83FD32" w14:textId="77777777" w:rsidTr="00CB6EDE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852715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DD21607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FA3FB92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0F6FD5C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E628CDD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5C2B6FB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9F2739A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549D28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C1E815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9551A4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0DE2C06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64BC349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38FB0F1" w14:textId="77777777" w:rsidR="0077161B" w:rsidRPr="00852008" w:rsidRDefault="0077161B" w:rsidP="00CB6ED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03745A" w:rsidRPr="00852008" w14:paraId="25FE2193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1D57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7BDA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888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7D9A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81E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AD1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6FA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004A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BD274" w14:textId="4F0CC8A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56F21" w14:textId="387B1D8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85074E" w14:textId="662913A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5E54D" w14:textId="50E46D7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EA63A8" w14:textId="66489971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03745A" w:rsidRPr="00852008" w14:paraId="116521DC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D80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E2CE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7CA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01F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DDA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8B2B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CF8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59BE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6AC216" w14:textId="0A335FC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A4ADB1" w14:textId="6FEDA24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84820" w14:textId="0A76F02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3D1E2" w14:textId="0FE8064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F7B846" w14:textId="534579C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03745A" w:rsidRPr="00852008" w14:paraId="0AB9A8FF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B2E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B909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FBC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3D1B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16F6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FAB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1E9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48ED3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C7E893" w14:textId="2B5EAD8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24AE3" w14:textId="6A33D7C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6FA721" w14:textId="61E9CEEC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6B6D76" w14:textId="61B4279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5324DA" w14:textId="575F053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03745A" w:rsidRPr="00852008" w14:paraId="276049F9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046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674A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5FBF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0FA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E96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2B0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62C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CE05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9F8755" w14:textId="7357445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17A8D6" w14:textId="75E60DD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B4F53A" w14:textId="15AD75D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0A9F4" w14:textId="3A8E0A9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F4E775" w14:textId="76388AF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03745A" w:rsidRPr="00852008" w14:paraId="568EC34D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A07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2A1E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9653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FFE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6CA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4EF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27F4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ADC2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81B774" w14:textId="7237C5DF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67BE05" w14:textId="60AEF95D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F1C0B4" w14:textId="33A160A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7A68AB" w14:textId="5105571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E5991" w14:textId="54EAA2DC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</w:tr>
      <w:tr w:rsidR="0003745A" w:rsidRPr="00852008" w14:paraId="711732EE" w14:textId="77777777" w:rsidTr="00303457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DE7409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BA56546" w14:textId="4876B0C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32B23C4" w14:textId="0C68C0D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908016C" w14:textId="29BB16A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32B89A9" w14:textId="0960EBFF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84D1B24" w14:textId="664A5B9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1.2</w:t>
            </w:r>
          </w:p>
        </w:tc>
      </w:tr>
      <w:tr w:rsidR="0003745A" w:rsidRPr="00852008" w14:paraId="79A43D14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C22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4F5F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3DD5B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D0F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471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F44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271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EC15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EDC117" w14:textId="4DA9AF4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55290" w14:textId="01B588A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0D5BE5" w14:textId="2C47B34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B2427" w14:textId="55B4768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F6BC58" w14:textId="073395C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03745A" w:rsidRPr="00852008" w14:paraId="783EFFFE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228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3F7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3DBB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05E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2A84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E67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2FC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2A7A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244D9C" w14:textId="61049A8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2117D" w14:textId="08A8F43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5F4F9" w14:textId="54AE1DF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33EB5F" w14:textId="36C0CF8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D9592D" w14:textId="1DE6EB8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03745A" w:rsidRPr="00852008" w14:paraId="246F94E0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F9BA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0A3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E04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D66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B42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8701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40F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87F05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DCD5C" w14:textId="3EE6605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C4DDE" w14:textId="270A388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D3F279" w14:textId="4E276DD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09E7F8" w14:textId="59AE4A1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14F108" w14:textId="0E5D44E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03745A" w:rsidRPr="00852008" w14:paraId="2BDF0024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2E7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663F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1727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128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5FDA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91E9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A71D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ED31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44AF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BE40A" w14:textId="2B28FEA7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80DC8" w14:textId="5EBE110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F56355" w14:textId="3C9F200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09E21" w14:textId="3F9C0C5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EF2157" w14:textId="6091A1F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03745A" w:rsidRPr="00852008" w14:paraId="17A109A3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308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A7E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076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E743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BB2B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9A8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F8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2A86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724E8" w14:textId="4DFE99E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9FA409" w14:textId="3B64113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64B93F" w14:textId="08F4FE9E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2386C4" w14:textId="39D89724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F60816" w14:textId="452B0C3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  <w:tr w:rsidR="0003745A" w:rsidRPr="00852008" w14:paraId="6483AAF2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7D4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803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5D68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22FE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8C7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9696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373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EAB3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CAD30E" w14:textId="1F8015B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FAE01" w14:textId="0FCDB36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3481B" w14:textId="6168001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423BA7" w14:textId="6DD8100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F75BA6" w14:textId="14EBB3B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03745A" w:rsidRPr="00852008" w14:paraId="08CF0C32" w14:textId="77777777" w:rsidTr="0030345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F63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19FD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CF9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65F3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04F6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3EB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C04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260F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5F05B" w14:textId="31592401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2A3E8" w14:textId="43C715A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6D4BF" w14:textId="47957E1B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C7895" w14:textId="4D13A9A0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AB3C4" w14:textId="065F3479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</w:tr>
      <w:tr w:rsidR="0003745A" w:rsidRPr="00852008" w14:paraId="32B65F03" w14:textId="77777777" w:rsidTr="00303457">
        <w:trPr>
          <w:trHeight w:val="294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3912A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B82C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A478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D95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73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77EE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192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CE70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6485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273F" w14:textId="77777777" w:rsidR="0003745A" w:rsidRPr="002B7860" w:rsidRDefault="0003745A" w:rsidP="0003745A">
            <w:pPr>
              <w:spacing w:after="0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B6910" w14:textId="0D6CB52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A681A" w14:textId="1E6ED05F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E86665" w14:textId="1C3C8443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CE5F8" w14:textId="58AAB736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2.1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FF1430" w14:textId="2843674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1.5</w:t>
            </w:r>
          </w:p>
        </w:tc>
      </w:tr>
      <w:tr w:rsidR="0003745A" w:rsidRPr="00852008" w14:paraId="55CC313C" w14:textId="77777777" w:rsidTr="00303457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967CD62" w14:textId="77777777" w:rsidR="0003745A" w:rsidRPr="00852008" w:rsidRDefault="0003745A" w:rsidP="0003745A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E3EF388" w14:textId="3CDE3F1A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1.0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0117476" w14:textId="35278B4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8AD945C" w14:textId="491723E5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6213776" w14:textId="17C8E0C2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3595986" w14:textId="106340C8" w:rsidR="0003745A" w:rsidRPr="00067504" w:rsidRDefault="0003745A" w:rsidP="00067504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8"/>
                <w:szCs w:val="22"/>
                <w:lang w:val="en-US" w:eastAsia="zh-CN"/>
              </w:rPr>
            </w:pPr>
            <w:r w:rsidRPr="00067504">
              <w:rPr>
                <w:sz w:val="18"/>
              </w:rPr>
              <w:t>2.5</w:t>
            </w:r>
          </w:p>
        </w:tc>
      </w:tr>
    </w:tbl>
    <w:p w14:paraId="28271353" w14:textId="1820C3F8" w:rsidR="00465724" w:rsidRDefault="00465724" w:rsidP="00E6705B">
      <w:pPr>
        <w:rPr>
          <w:rFonts w:eastAsiaTheme="minorEastAsia"/>
          <w:lang w:eastAsia="zh-CN"/>
        </w:rPr>
      </w:pPr>
    </w:p>
    <w:p w14:paraId="016ABA77" w14:textId="0A0D714A" w:rsidR="00423924" w:rsidRDefault="00423924" w:rsidP="0042392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2.2.1 Initial MRP results</w:t>
      </w:r>
      <w:r>
        <w:rPr>
          <w:rFonts w:eastAsia="宋体"/>
          <w:szCs w:val="18"/>
          <w:lang w:val="sv-SE" w:eastAsia="zh-CN"/>
        </w:rPr>
        <w:t xml:space="preserve"> </w:t>
      </w:r>
      <w:r>
        <w:rPr>
          <w:rFonts w:eastAsia="宋体" w:hint="eastAsia"/>
          <w:szCs w:val="18"/>
          <w:lang w:val="sv-SE" w:eastAsia="zh-CN"/>
        </w:rPr>
        <w:t>w</w:t>
      </w:r>
      <w:r>
        <w:rPr>
          <w:rFonts w:eastAsia="宋体"/>
          <w:szCs w:val="18"/>
          <w:lang w:val="sv-SE" w:eastAsia="zh-CN"/>
        </w:rPr>
        <w:t>ith RB in one CC</w:t>
      </w:r>
    </w:p>
    <w:p w14:paraId="40BFDD47" w14:textId="76B5A215" w:rsidR="00DA6E54" w:rsidRDefault="002A31EB" w:rsidP="00DA6E54">
      <w:pPr>
        <w:rPr>
          <w:rFonts w:eastAsiaTheme="minorEastAsia"/>
          <w:lang w:val="sv-SE" w:eastAsia="zh-CN"/>
        </w:rPr>
      </w:pPr>
      <w:r>
        <w:rPr>
          <w:rFonts w:eastAsiaTheme="minorEastAsia" w:hint="eastAsia"/>
          <w:lang w:val="sv-SE" w:eastAsia="zh-CN"/>
        </w:rPr>
        <w:t>T</w:t>
      </w:r>
      <w:r>
        <w:rPr>
          <w:rFonts w:eastAsiaTheme="minorEastAsia"/>
          <w:lang w:val="sv-SE" w:eastAsia="zh-CN"/>
        </w:rPr>
        <w:t xml:space="preserve">o further check the EVM /IBE impacts in contiguous CA, below </w:t>
      </w:r>
      <w:r w:rsidR="00D93DA1">
        <w:rPr>
          <w:rFonts w:eastAsiaTheme="minorEastAsia"/>
          <w:lang w:val="sv-SE" w:eastAsia="zh-CN"/>
        </w:rPr>
        <w:t xml:space="preserve">Table 6 and 7 </w:t>
      </w:r>
      <w:r>
        <w:rPr>
          <w:rFonts w:eastAsiaTheme="minorEastAsia"/>
          <w:lang w:val="sv-SE" w:eastAsia="zh-CN"/>
        </w:rPr>
        <w:t>give the simulation results</w:t>
      </w:r>
      <w:r w:rsidR="00D93DA1">
        <w:rPr>
          <w:rFonts w:eastAsiaTheme="minorEastAsia"/>
          <w:lang w:val="sv-SE" w:eastAsia="zh-CN"/>
        </w:rPr>
        <w:t xml:space="preserve"> for CP-OFDM and DFT-S-OFDM respectively</w:t>
      </w:r>
      <w:r>
        <w:rPr>
          <w:rFonts w:eastAsiaTheme="minorEastAsia"/>
          <w:lang w:val="sv-SE" w:eastAsia="zh-CN"/>
        </w:rPr>
        <w:t xml:space="preserve"> when only CC1 is configured with PRBs.</w:t>
      </w:r>
      <w:r w:rsidR="0075620E">
        <w:rPr>
          <w:rFonts w:eastAsiaTheme="minorEastAsia"/>
          <w:lang w:val="sv-SE" w:eastAsia="zh-CN"/>
        </w:rPr>
        <w:t xml:space="preserve"> </w:t>
      </w:r>
      <w:r w:rsidR="0075620E">
        <w:rPr>
          <w:rFonts w:eastAsiaTheme="minorEastAsia" w:hint="eastAsia"/>
          <w:lang w:val="sv-SE" w:eastAsia="zh-CN"/>
        </w:rPr>
        <w:t>T</w:t>
      </w:r>
      <w:r w:rsidR="0075620E">
        <w:rPr>
          <w:rFonts w:eastAsiaTheme="minorEastAsia"/>
          <w:lang w:val="sv-SE" w:eastAsia="zh-CN"/>
        </w:rPr>
        <w:t>he assumptions are similar as two CC cases.</w:t>
      </w:r>
    </w:p>
    <w:p w14:paraId="3C171D46" w14:textId="66CBD4A3" w:rsidR="00D93DA1" w:rsidRPr="00D93DA1" w:rsidRDefault="00D93DA1" w:rsidP="00D93DA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5 CP-OFDM contig RB allocation in one CC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0278" w:type="dxa"/>
        <w:tblInd w:w="-289" w:type="dxa"/>
        <w:tblLook w:val="04A0" w:firstRow="1" w:lastRow="0" w:firstColumn="1" w:lastColumn="0" w:noHBand="0" w:noVBand="1"/>
      </w:tblPr>
      <w:tblGrid>
        <w:gridCol w:w="628"/>
        <w:gridCol w:w="626"/>
        <w:gridCol w:w="775"/>
        <w:gridCol w:w="947"/>
        <w:gridCol w:w="811"/>
        <w:gridCol w:w="946"/>
        <w:gridCol w:w="541"/>
        <w:gridCol w:w="1082"/>
        <w:gridCol w:w="812"/>
        <w:gridCol w:w="676"/>
        <w:gridCol w:w="811"/>
        <w:gridCol w:w="812"/>
        <w:gridCol w:w="811"/>
      </w:tblGrid>
      <w:tr w:rsidR="00DA6E54" w:rsidRPr="002B7860" w14:paraId="0BBD1C83" w14:textId="77777777" w:rsidTr="002C6FAE">
        <w:trPr>
          <w:trHeight w:val="294"/>
        </w:trPr>
        <w:tc>
          <w:tcPr>
            <w:tcW w:w="10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5348AC9" w14:textId="77777777" w:rsidR="00DA6E54" w:rsidRPr="002B7860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B</w:t>
            </w:r>
          </w:p>
        </w:tc>
      </w:tr>
      <w:tr w:rsidR="00DA6E54" w:rsidRPr="00852008" w14:paraId="08E0364A" w14:textId="77777777" w:rsidTr="002C6FAE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0FB78B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A542933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9BD8670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6DB225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FC26C61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0C4A53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3034955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021229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239A79E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DA6E54" w:rsidRPr="00852008" w14:paraId="3789A772" w14:textId="77777777" w:rsidTr="002C6FAE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C8F58D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2505DD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02DC9BE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7A14B6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1D7606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E9B088B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CA39941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B3B4DD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D27363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4577310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9E5DE31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289CC2C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B6AB40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910F6F" w:rsidRPr="00852008" w14:paraId="566B67B5" w14:textId="77777777" w:rsidTr="00910F6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E982A7" w14:textId="1A8E6F5D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60A06" w14:textId="3C1FCA1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B5B5A" w14:textId="6AFC2E86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C5700" w14:textId="5C24743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26388" w14:textId="13C7D5F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412BA8" w14:textId="6450F25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477F0" w14:textId="799EB27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A1CF6" w14:textId="68A57703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65DCFD" w14:textId="162B4AB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DBA4A9" w14:textId="15DEADD8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48BD8F" w14:textId="1ABFFD0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9D12CF" w14:textId="5259D86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E74C6B" w14:textId="5BD05E88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7A3ED2F8" w14:textId="77777777" w:rsidTr="00910F6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76657D" w14:textId="5413EBD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06B56" w14:textId="45AF4A86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2B70F" w14:textId="3D2EC34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F574BE" w14:textId="59C445CD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C8301" w14:textId="526CBA27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A7902" w14:textId="78BA807E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10BAF" w14:textId="2A5DF98A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F6C3" w14:textId="08231852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BC8DE7" w14:textId="63C7633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9CA285" w14:textId="73353C3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13ACB9" w14:textId="5C532B7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5F7F8" w14:textId="7DB87F2D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6B8DD" w14:textId="29F3CB9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43C91DCF" w14:textId="77777777" w:rsidTr="00910F6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306862" w14:textId="30C5237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214DD7" w14:textId="569779B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433EE" w14:textId="720E9ED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910FF" w14:textId="4B62FA1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DD0D0" w14:textId="42B07ADB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50B505" w14:textId="6D6C729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D6B97" w14:textId="50ECD76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537A" w14:textId="5D943CA6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703E12" w14:textId="08D675F1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0A0EB5" w14:textId="26774B5C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30B3F" w14:textId="4992D3B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335365" w14:textId="20D14F1A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30590" w14:textId="18D46BB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2.7</w:t>
            </w:r>
          </w:p>
        </w:tc>
      </w:tr>
      <w:tr w:rsidR="00910F6F" w:rsidRPr="00852008" w14:paraId="1C48A433" w14:textId="77777777" w:rsidTr="00910F6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896665" w14:textId="2BB2564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29DC26" w14:textId="79C31BC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F8522" w14:textId="5003C18E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D32F57" w14:textId="22148807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BC2BE" w14:textId="5C5DD620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ADE52" w14:textId="06D010F9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CDD3" w14:textId="4F64793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EFEB" w14:textId="41623079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BBE32A" w14:textId="2834379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67F19" w14:textId="7644C6C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6CECE" w14:textId="478BED2F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787DE5" w14:textId="5E16F2D3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2717C" w14:textId="316E5ED2" w:rsidR="00910F6F" w:rsidRPr="00852008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23F5235A" w14:textId="77777777" w:rsidTr="00910F6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4A9B9" w14:textId="4D0CF2C3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0077B" w14:textId="04CA047A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BDB77" w14:textId="0EA77E51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F3FA5" w14:textId="4AA59B7A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49677F" w14:textId="4E4A7E0C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1442B5" w14:textId="1AD26D53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501636" w14:textId="15B8D043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70E425" w14:textId="31674C18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ED20B5" w14:textId="723873C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C7B40" w14:textId="7ABEA32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E10245" w14:textId="7E863E1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0D780" w14:textId="7F0A308E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81974" w14:textId="44F5BD2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910F6F" w:rsidRPr="00852008" w14:paraId="48E3EE21" w14:textId="77777777" w:rsidTr="00910F6F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92BF7D" w14:textId="551A636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91253" w14:textId="70656C1E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D3EB" w14:textId="0452E3A4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EA914" w14:textId="7AF3C7F1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91B6A" w14:textId="754A5FAF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ED7F5C" w14:textId="4145B595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BBBB2" w14:textId="2A53FC75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C7C3E" w14:textId="20ABE7BB" w:rsidR="00910F6F" w:rsidRPr="00910F6F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37646A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75BE6" w14:textId="226788D2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D4652" w14:textId="78F8A47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F815F" w14:textId="75CA9B08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82DB39" w14:textId="78AA8374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20FF02" w14:textId="4081FB97" w:rsidR="00910F6F" w:rsidRPr="002D0B26" w:rsidRDefault="00910F6F" w:rsidP="00910F6F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DA6E54" w:rsidRPr="00852008" w14:paraId="7CEC460B" w14:textId="77777777" w:rsidTr="002C6FAE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84A8D6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84DD1DD" w14:textId="28EB231D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C78E6FF" w14:textId="5FAEE7E0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542AB11" w14:textId="54025C22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9A96A43" w14:textId="7995636F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35E8A4C" w14:textId="7314866B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</w:t>
            </w:r>
            <w:r w:rsidR="00910F6F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7</w:t>
            </w:r>
          </w:p>
        </w:tc>
      </w:tr>
      <w:tr w:rsidR="00910F6F" w:rsidRPr="00852008" w14:paraId="2B08EE2E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481C4B" w14:textId="3471219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722C4E" w14:textId="2E28B3CF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A9BFB" w14:textId="3166766A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EB863" w14:textId="2D43053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547D63" w14:textId="3ACD239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5B2D7C" w14:textId="1A41AA6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CC4D1" w14:textId="0216118B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4670" w14:textId="0A36E992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661F97" w14:textId="0080E89F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D6A2B9" w14:textId="6C68D33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2D55E5" w14:textId="0C7B81FB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FEFE" w14:textId="79364496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73714" w14:textId="31F2167E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5AE319FF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A6347A" w14:textId="50F8048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7F706" w14:textId="2AEB4F66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0C7EB1" w14:textId="7EE9ED3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651A26" w14:textId="2D8ACD5B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91972" w14:textId="0ECF9E2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41E4C9" w14:textId="73BB79DD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F2B99B" w14:textId="5F88436A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26D4" w14:textId="55C596E0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983B5" w14:textId="2F55BE1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E97C8" w14:textId="076B05F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01DC79" w14:textId="2FD00396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401DF" w14:textId="5A264FD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78A1C7" w14:textId="0AD17D0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4B55C437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2925" w14:textId="7EEEFF3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5C64A8" w14:textId="655B9872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E504D" w14:textId="02D11C5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90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BA0EB" w14:textId="45E1A7C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93674" w14:textId="7B2ADBA1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BAED3C" w14:textId="343253A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C029F" w14:textId="2C19FC4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4FEC" w14:textId="455D5E9D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9FF97C" w14:textId="21B5C5BE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2E17D" w14:textId="556FC1D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15147" w14:textId="3B6C61A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7D49B" w14:textId="47EBD40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4008D" w14:textId="3D321ADC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57C39C8B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54527" w14:textId="0580F889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lastRenderedPageBreak/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4AB479" w14:textId="75FD8CCA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A4E7D" w14:textId="662BBC18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1E4A8" w14:textId="2A889ED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DD34D" w14:textId="36A2A939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301BBF" w14:textId="32C4CB5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54216" w14:textId="4EA39511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F558" w14:textId="6887E71F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A52962" w14:textId="463D4F99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31441B" w14:textId="39238D14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E9FCA" w14:textId="23E812B5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4FC5E" w14:textId="19226673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22A93F" w14:textId="57C10232" w:rsidR="00910F6F" w:rsidRPr="0085200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910F6F" w:rsidRPr="00852008" w14:paraId="69039C6C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8347A" w14:textId="1B0F1513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2020A" w14:textId="2CA83EC3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250BAF" w14:textId="40BA7E7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DE814" w14:textId="4D9315F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D2740" w14:textId="1EBD8F8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D7A6E1" w14:textId="6938D542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9DD67" w14:textId="445A384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FA630" w14:textId="542E5DA0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75D53" w14:textId="227E2FC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4037C" w14:textId="5DFAAEB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0666B6" w14:textId="750CA34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F5CF0" w14:textId="00DFBE1F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D30BE" w14:textId="228D6615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910F6F" w:rsidRPr="00852008" w14:paraId="1AB4A7A7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916EE6" w14:textId="4D7C95E8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5840CD" w14:textId="3F8FC1A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BACABF" w14:textId="11CAAEC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0C5CB" w14:textId="27A0A2A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0F6BB" w14:textId="588B97C9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F632AF" w14:textId="7E4AD4AE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0339BF" w14:textId="17CE0F2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B0385" w14:textId="5728DD7B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52C276" w14:textId="2591FDA9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FAE4BB" w14:textId="6CBD0D0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5DF28" w14:textId="2BAAAD5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ED9E0" w14:textId="4DC7A26A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91FC5" w14:textId="7EAE99D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910F6F" w:rsidRPr="00852008" w14:paraId="00ECCD59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4DE74" w14:textId="0905958A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6DC96" w14:textId="36468F7F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9352B" w14:textId="55C590FF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9981D3" w14:textId="17587442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162EE7" w14:textId="3770D7DA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12370D" w14:textId="7F1591C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6AD1C" w14:textId="79872383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BBFEA3" w14:textId="506A41B7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4899B" w14:textId="0B51BFEE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BFE9B5" w14:textId="5A3CBEB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759BE6" w14:textId="676C4CBD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EA838B" w14:textId="40C8D097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56628" w14:textId="72F71A34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910F6F" w:rsidRPr="00852008" w14:paraId="2011F578" w14:textId="77777777" w:rsidTr="004B60A8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8698F" w14:textId="4BFBD619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769674" w14:textId="17516A8E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68B39" w14:textId="1767DD54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7F48E" w14:textId="06A29CD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FDC62D" w14:textId="27667B0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876FA" w14:textId="2189ABFC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92B5C" w14:textId="39979520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910F6F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160C1" w14:textId="0740B768" w:rsidR="00910F6F" w:rsidRPr="004B60A8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9C188" w14:textId="0CB52592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223B9" w14:textId="1C6EFC14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013537" w14:textId="68C93AE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363FB" w14:textId="0AE6374B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FF8EB2" w14:textId="3CE3FDA1" w:rsidR="00910F6F" w:rsidRPr="002D0B26" w:rsidRDefault="00910F6F" w:rsidP="004B60A8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4B60A8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DA6E54" w:rsidRPr="00852008" w14:paraId="6B2FE238" w14:textId="77777777" w:rsidTr="002C6FAE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5C457A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0E23629" w14:textId="28D951D9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447865" w14:textId="3425C3F4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CB88B1" w14:textId="27DB447B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D47CB83" w14:textId="21DED82F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65738EE" w14:textId="7D185112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3.6</w:t>
            </w:r>
          </w:p>
        </w:tc>
      </w:tr>
      <w:tr w:rsidR="00DA6E54" w:rsidRPr="002B7860" w14:paraId="3A3B0BC5" w14:textId="77777777" w:rsidTr="002C6FAE">
        <w:trPr>
          <w:trHeight w:val="294"/>
        </w:trPr>
        <w:tc>
          <w:tcPr>
            <w:tcW w:w="1027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7065D6E" w14:textId="77777777" w:rsidR="00DA6E54" w:rsidRPr="002B7860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 w:rsidRPr="002B7860">
              <w:rPr>
                <w:rFonts w:ascii="Calibri" w:eastAsia="等线" w:hAnsi="Calibri" w:cs="Calibri" w:hint="eastAsia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P-OFDM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DA6E54" w:rsidRPr="00852008" w14:paraId="4CE5345C" w14:textId="77777777" w:rsidTr="002C6FAE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63F50F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613049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62A46A1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8873F5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795A28D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289F30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213D64C2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B4F1AB4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4C03605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DA6E54" w:rsidRPr="00852008" w14:paraId="0124EA78" w14:textId="77777777" w:rsidTr="002C6FAE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0167F6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A221497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87CC8F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636529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D0C5BA6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E24F0DC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A38DDA5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329BE5D9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1CD86AF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4B49AAC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F9EB40A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66DD1A2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E0FD9D7" w14:textId="77777777" w:rsidR="00DA6E54" w:rsidRPr="00852008" w:rsidRDefault="00DA6E54" w:rsidP="002C6FAE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8753E6" w:rsidRPr="00852008" w14:paraId="3FAD2D33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43BD83" w14:textId="0842AB3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C9FBBF" w14:textId="044EC16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B935A" w14:textId="467D884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E0EAA5" w14:textId="7E67036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674A9" w14:textId="27333E7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6647E" w14:textId="737B5289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9FB3C" w14:textId="55C78F3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7EEE2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D435E3" w14:textId="21341B8C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3FA84" w14:textId="671195E9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E6482" w14:textId="28B0F37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9ECD" w14:textId="277A1F89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42F491" w14:textId="1318A0C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40B80E3F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ABE527" w14:textId="0C54A1E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82EB06" w14:textId="6CFD931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F27B6" w14:textId="623CC75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3457D" w14:textId="59CB8BE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2D941E" w14:textId="74F97DFC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981639" w14:textId="4E76F90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993B96" w14:textId="1126AA7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A9C7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7131A7" w14:textId="32DD2CF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A9EF9" w14:textId="6A11DEE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17EFE" w14:textId="4AA2584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18328" w14:textId="51228E3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C167CE" w14:textId="35B7953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A7E5E53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10AC6D" w14:textId="5701B4DF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B3B746" w14:textId="7784BA3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8AE4ED" w14:textId="13656EA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D328A" w14:textId="35526F4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894D3" w14:textId="3682FD1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2416F" w14:textId="5A34F59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536E9" w14:textId="3CBF44B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85E96" w14:textId="030B8935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418772" w14:textId="5EE3939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F5E9EC" w14:textId="5BA25F2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1BBD7B" w14:textId="7F2822D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40DABF" w14:textId="41CD989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49AAB" w14:textId="0764279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155333CE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811AB" w14:textId="39E966D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2AAE61" w14:textId="4A1C08D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0903D" w14:textId="10BC725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A3534" w14:textId="287BDE4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B7B27B" w14:textId="330B461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6E111" w14:textId="528D140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50E7B" w14:textId="094666C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79858F" w14:textId="6C9B5BDE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5A8F9" w14:textId="284F5E9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30331F" w14:textId="07EC8A1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25FDDB" w14:textId="1879856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8B357" w14:textId="08FF37A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50950" w14:textId="4206D1D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7C475FD2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EDDE7A" w14:textId="308B46A4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CCDC7" w14:textId="6A21E00F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EF34DF" w14:textId="6CE19B09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BFFDE" w14:textId="260591B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23AB9D" w14:textId="3EB3230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7B66DA" w14:textId="795349F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5713F" w14:textId="0B4A3A3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62C45" w14:textId="1F203489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D1741" w14:textId="1AAD0C9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1D753" w14:textId="7BC8840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6E8CA0" w14:textId="567EAAF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15D189" w14:textId="54724B4E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142E78" w14:textId="3FBFCD4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CAF10B0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11453D" w14:textId="309DA18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9A093A" w14:textId="2A4A781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0EEA2" w14:textId="39A8189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AF7A4A" w14:textId="00C40CB6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366FD" w14:textId="7C2849E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C2C65D" w14:textId="30A80E1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409814" w14:textId="3A307DD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171D3F" w14:textId="318C30EE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655DE5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C9B587" w14:textId="3C33ADE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5EC5B" w14:textId="25A37A3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8969FA" w14:textId="0B938CA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B36CAB" w14:textId="3686ECB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CB597" w14:textId="71349F84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DA6E54" w:rsidRPr="00852008" w14:paraId="67C0FE1A" w14:textId="77777777" w:rsidTr="002C6FAE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87B7FA3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4DC56BA" w14:textId="5889585F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3F7CE20" w14:textId="28102847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AB7014" w14:textId="0EE5F7A0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FF7698F" w14:textId="275961B6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19978EE" w14:textId="2B063984" w:rsidR="00DA6E54" w:rsidRPr="00372FCE" w:rsidRDefault="00DA6E54" w:rsidP="00C61E73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E81AD03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E11BC3" w14:textId="441505F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F2EC64" w14:textId="0D21FD3D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3AF89" w14:textId="2557ADD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521A9A" w14:textId="38220CD8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334EC" w14:textId="5B2843F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A23DAC" w14:textId="2C2A365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249B9E" w14:textId="534F430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D5B7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D94BC" w14:textId="2F3019C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FE688" w14:textId="6359B0D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BE160" w14:textId="02E3431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01DDFD" w14:textId="6391884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E2301" w14:textId="6126954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8753E6" w:rsidRPr="00852008" w14:paraId="0CA205C3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72927" w14:textId="592F4DA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528793" w14:textId="5AF99FA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27D40A" w14:textId="1A0AA0E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E61F8" w14:textId="1C70922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134DE" w14:textId="147C156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561751" w14:textId="7290D667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96334" w14:textId="356D23C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FA77F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9724E" w14:textId="2039316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2D289" w14:textId="4D287B1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38E17" w14:textId="25069F7C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1EC44C" w14:textId="0A211D2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D7D70" w14:textId="336766F6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8753E6" w:rsidRPr="00852008" w14:paraId="296CD173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3B5AC" w14:textId="0812349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1D6B49" w14:textId="34A3468B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A9CDA1" w14:textId="4FC1873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24194" w14:textId="3554878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A850F" w14:textId="515032C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F766E" w14:textId="00FCE03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DF2112" w14:textId="09BE25F8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717A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2292B" w14:textId="20E5BB6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7213E9" w14:textId="2852C4D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2C1D0" w14:textId="0A5754D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21F2F" w14:textId="535D731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300A6" w14:textId="43146CA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3.1</w:t>
            </w:r>
          </w:p>
        </w:tc>
      </w:tr>
      <w:tr w:rsidR="008753E6" w:rsidRPr="00852008" w14:paraId="38DEC13E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E70B" w14:textId="0F491E12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CB68AA" w14:textId="19EFDDB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7B092B" w14:textId="06241F1A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B6E12" w14:textId="0307156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5A6BE5" w14:textId="1063231F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A3BB5" w14:textId="327DD171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170FB" w14:textId="54FAFDB3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85269" w14:textId="77777777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E381F" w14:textId="0198365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BDD04" w14:textId="47690630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AE80C" w14:textId="231F38D5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50F78" w14:textId="7FD3F6B4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CF32DA" w14:textId="01AC417E" w:rsidR="008753E6" w:rsidRPr="00852008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8753E6" w:rsidRPr="00852008" w14:paraId="113F8B08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ACB88D" w14:textId="221A8D0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0BED5" w14:textId="6FA12F9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5C168" w14:textId="3BE3B21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965F6" w14:textId="2934E69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B9442A" w14:textId="6D7E0EF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8E922" w14:textId="1810B56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948A28" w14:textId="540B252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4DAFA" w14:textId="41496CA9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703F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1765E" w14:textId="48593A0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6F446" w14:textId="2214857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C612A5" w14:textId="08515CC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62F63" w14:textId="3460443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14D516" w14:textId="6C268FC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3.6</w:t>
            </w:r>
          </w:p>
        </w:tc>
      </w:tr>
      <w:tr w:rsidR="008753E6" w:rsidRPr="00852008" w14:paraId="6FCE199B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F52B1" w14:textId="15AAA85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42053" w14:textId="4F08E35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A8E9B2" w14:textId="4A9C232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1A0776" w14:textId="62FC6F0B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9D23BE" w14:textId="093CF2D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70FCC0" w14:textId="023C9632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9D2B97" w14:textId="695AB43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E1186" w14:textId="38DA6976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703F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3416E" w14:textId="1E65D6C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C20D8C" w14:textId="43ED46E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EA5F9" w14:textId="00C668D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233CC" w14:textId="56AF92F5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9FA24" w14:textId="28A59EF8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8753E6" w:rsidRPr="00852008" w14:paraId="257AEFFF" w14:textId="77777777" w:rsidTr="008753E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155322" w14:textId="2306D40E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2342D9" w14:textId="5801E730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876A5" w14:textId="57C0505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7C5C81" w14:textId="07D7DAF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57C0F" w14:textId="7EF85E77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A511F4" w14:textId="194CFD89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AEBAEC" w14:textId="39A71F73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45BE2F" w14:textId="2E0C9415" w:rsidR="008753E6" w:rsidRPr="002B7860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703F8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DF1BC" w14:textId="74D0467D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F78E9" w14:textId="752D24AA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E64A6" w14:textId="5FE48651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824A0" w14:textId="5D01B54E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31CC64" w14:textId="2595500C" w:rsidR="008753E6" w:rsidRPr="002D0B26" w:rsidRDefault="008753E6" w:rsidP="008753E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8753E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2.6</w:t>
            </w:r>
          </w:p>
        </w:tc>
      </w:tr>
      <w:tr w:rsidR="00DA6E54" w:rsidRPr="00852008" w14:paraId="0357FB5F" w14:textId="77777777" w:rsidTr="002C6FAE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4178C4E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6E6C04" w14:textId="5B4D5C54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532D3F0" w14:textId="41DBEEF0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9F942AE" w14:textId="2D6A40A9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7FD24C" w14:textId="603F5435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4B37338" w14:textId="788E53A9" w:rsidR="00DA6E54" w:rsidRPr="00372FCE" w:rsidRDefault="00DA6E54" w:rsidP="00D86EBB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3.6</w:t>
            </w:r>
          </w:p>
        </w:tc>
      </w:tr>
    </w:tbl>
    <w:p w14:paraId="4FD23D78" w14:textId="4F8D106A" w:rsidR="00DA6E54" w:rsidRDefault="00DA6E54" w:rsidP="00DA6E54">
      <w:pPr>
        <w:rPr>
          <w:rFonts w:eastAsiaTheme="minorEastAsia"/>
          <w:lang w:val="sv-SE" w:eastAsia="zh-CN"/>
        </w:rPr>
      </w:pPr>
    </w:p>
    <w:p w14:paraId="71BB9AF5" w14:textId="239112BD" w:rsidR="00DA6E54" w:rsidRPr="00D93DA1" w:rsidRDefault="00D93DA1" w:rsidP="00D93DA1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</w:t>
      </w:r>
      <w:r w:rsidR="002A02D9">
        <w:rPr>
          <w:rFonts w:eastAsiaTheme="minorEastAsia"/>
          <w:lang w:eastAsia="zh-CN"/>
        </w:rPr>
        <w:t>6</w:t>
      </w:r>
      <w:r>
        <w:rPr>
          <w:rFonts w:eastAsiaTheme="minorEastAsia"/>
          <w:lang w:eastAsia="zh-CN"/>
        </w:rPr>
        <w:t xml:space="preserve"> DFT-S-OFDM contig RB allocation in one CC</w:t>
      </w:r>
      <w:r w:rsidRPr="00112976">
        <w:rPr>
          <w:rFonts w:eastAsiaTheme="minorEastAsia"/>
          <w:lang w:eastAsia="zh-CN"/>
        </w:rPr>
        <w:t xml:space="preserve">: CA Class </w:t>
      </w:r>
      <w:r>
        <w:rPr>
          <w:rFonts w:eastAsiaTheme="minorEastAsia"/>
          <w:lang w:eastAsia="zh-CN"/>
        </w:rPr>
        <w:t>B and Class C</w:t>
      </w:r>
    </w:p>
    <w:tbl>
      <w:tblPr>
        <w:tblW w:w="10283" w:type="dxa"/>
        <w:tblInd w:w="-289" w:type="dxa"/>
        <w:tblLook w:val="04A0" w:firstRow="1" w:lastRow="0" w:firstColumn="1" w:lastColumn="0" w:noHBand="0" w:noVBand="1"/>
      </w:tblPr>
      <w:tblGrid>
        <w:gridCol w:w="628"/>
        <w:gridCol w:w="626"/>
        <w:gridCol w:w="775"/>
        <w:gridCol w:w="947"/>
        <w:gridCol w:w="811"/>
        <w:gridCol w:w="946"/>
        <w:gridCol w:w="541"/>
        <w:gridCol w:w="1082"/>
        <w:gridCol w:w="812"/>
        <w:gridCol w:w="676"/>
        <w:gridCol w:w="811"/>
        <w:gridCol w:w="812"/>
        <w:gridCol w:w="816"/>
      </w:tblGrid>
      <w:tr w:rsidR="00423924" w:rsidRPr="002B7860" w14:paraId="6205065F" w14:textId="77777777" w:rsidTr="00423924">
        <w:trPr>
          <w:trHeight w:val="294"/>
        </w:trPr>
        <w:tc>
          <w:tcPr>
            <w:tcW w:w="10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CE5413F" w14:textId="77777777" w:rsidR="00423924" w:rsidRPr="002B7860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B</w:t>
            </w:r>
          </w:p>
        </w:tc>
      </w:tr>
      <w:tr w:rsidR="00423924" w:rsidRPr="00852008" w14:paraId="07DAD53F" w14:textId="77777777" w:rsidTr="00423924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5D24758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F07FD32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1089355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ACF2935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86CCCB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0F6691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82969E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37D0634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07DDED8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423924" w:rsidRPr="00852008" w14:paraId="3DB48FC0" w14:textId="77777777" w:rsidTr="00423924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71337E04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F765F2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B2C629B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0CFCA8B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E9A287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B0F1B4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5D960F3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60D19E92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4BD23B9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710647F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AEC326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32558FB3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776A56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097B77" w:rsidRPr="00852008" w14:paraId="6CB01DC9" w14:textId="77777777" w:rsidTr="00097B7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FB9416" w14:textId="7635C7D1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6CF9F2" w14:textId="08F229F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BD663F" w14:textId="02CEE465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08549B" w14:textId="25851C1D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A2905A" w14:textId="1CBBDD23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88C8EE" w14:textId="3FFD8F29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910C15" w14:textId="65E6F9E5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94F42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25159" w14:textId="0C5986C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789EA" w14:textId="6194FA5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2B3E5" w14:textId="2B54478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C2285" w14:textId="5B48C5C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52959" w14:textId="11D95FC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097B77" w:rsidRPr="00852008" w14:paraId="7080FA61" w14:textId="77777777" w:rsidTr="00097B7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739BC9" w14:textId="4547B14F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C39EC" w14:textId="016C6F13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6ECA7" w14:textId="4F6CEEC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A174F1" w14:textId="2B11F01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103D2E" w14:textId="141BB57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0802D3" w14:textId="71E9C612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12ED2" w14:textId="044E7E6F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03C8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3F329" w14:textId="5B3C3D5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44E20" w14:textId="310B247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6007B" w14:textId="13823FC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7D6D3E" w14:textId="06D63DCB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D48F0F" w14:textId="640D4F90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097B77" w:rsidRPr="00852008" w14:paraId="18CFCDB5" w14:textId="77777777" w:rsidTr="00097B7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24377" w14:textId="396357A6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B2F92F" w14:textId="5EAED45B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0E4874" w14:textId="23359A62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E75D0" w14:textId="25E96A7F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FA8713" w14:textId="5A3E12D5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CCDEC" w14:textId="3F431EF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14D7C3" w14:textId="1B15599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62597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CCBDA" w14:textId="6DB237B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25344E" w14:textId="690FDFE9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543A1A" w14:textId="210DE0A9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5BFE6" w14:textId="2C708644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DFCD33" w14:textId="73DBB47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097B77" w:rsidRPr="00852008" w14:paraId="69EE1F94" w14:textId="77777777" w:rsidTr="00097B7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36AB9" w14:textId="7AAAEA72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F23078" w14:textId="7DD1006C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3A4FC5" w14:textId="2D365C71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33327" w14:textId="26987D03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9E18F0" w14:textId="0811D98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F8AC0" w14:textId="4A466A8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EAC03D" w14:textId="6DD71D08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D1DB" w14:textId="7777777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</w:t>
            </w:r>
            <w:r w:rsidRPr="00852008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89566" w14:textId="4EA84527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857E7" w14:textId="2871BAEB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F0F77B" w14:textId="2E1C835E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31D39" w14:textId="16E87741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4F0FF" w14:textId="6F33C4BD" w:rsidR="00097B77" w:rsidRPr="00852008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097B77" w:rsidRPr="00852008" w14:paraId="1D39982C" w14:textId="77777777" w:rsidTr="00097B7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A294F1" w14:textId="560A2E29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8C7D5" w14:textId="5F99CFB5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56E789" w14:textId="7081A45B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D2C3E" w14:textId="388B18FE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70637" w14:textId="4B4A8B55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62E97" w14:textId="05D02B87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C6430E" w14:textId="1E227FE2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72EA7" w14:textId="1E13F01A" w:rsidR="00097B77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D80901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9589D8" w14:textId="300F757B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600C1" w14:textId="5C1ABC09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7CB6C" w14:textId="08AC82A2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73C9DF" w14:textId="5D1C40C4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44F78" w14:textId="1FED76B9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097B77" w:rsidRPr="00852008" w14:paraId="4F0B0719" w14:textId="77777777" w:rsidTr="00097B77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778734" w14:textId="2AC2336A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AB0A1" w14:textId="773B291E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6E90E" w14:textId="2C90D087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478C64" w14:textId="4A9C9333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184B0" w14:textId="73C7E24B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AC1BCB" w14:textId="56413E1F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31C00" w14:textId="1FF9143D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6235C" w14:textId="7DEEDB46" w:rsidR="00097B77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D80901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C767D3" w14:textId="73F050AD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6D69A" w14:textId="6553E2E6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3C0B0" w14:textId="5E347AAD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40B9D" w14:textId="1E5338FC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FE3A2F" w14:textId="79BDD1DE" w:rsidR="00097B77" w:rsidRPr="002D0B26" w:rsidRDefault="00097B77" w:rsidP="00097B77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097B77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DA6E54" w:rsidRPr="00852008" w14:paraId="5CB17B32" w14:textId="77777777" w:rsidTr="00423924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1BCE36C" w14:textId="77777777" w:rsidR="00DA6E54" w:rsidRPr="00852008" w:rsidRDefault="00DA6E54" w:rsidP="00DA6E54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66D5E95" w14:textId="54400486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CD24461" w14:textId="7FA13E6D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097B77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9963DAB" w14:textId="36FA679D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097B77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3C8897D" w14:textId="3F65D132" w:rsidR="00DA6E54" w:rsidRPr="00372FCE" w:rsidRDefault="00097B77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F4F3503" w14:textId="401738DD" w:rsidR="00DA6E54" w:rsidRPr="00372FCE" w:rsidRDefault="00DA6E54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2.</w:t>
            </w:r>
            <w:r w:rsidR="00097B77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</w:tr>
      <w:tr w:rsidR="001E3CD6" w:rsidRPr="00852008" w14:paraId="6DDDE95F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D01577" w14:textId="7ABC8605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D44A14" w14:textId="0090C6C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2A9E8F" w14:textId="31E2B20C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119DC1" w14:textId="70A69AE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DDCBBB" w14:textId="4F56843A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DD9DE0" w14:textId="4DC3411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E6528" w14:textId="0084424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6DA5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A4308" w14:textId="18BC7F71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5A7FEC" w14:textId="1271D2A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A376E" w14:textId="33AAA715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5D67BA" w14:textId="34D8B1BD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613293" w14:textId="782762B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2.4</w:t>
            </w:r>
          </w:p>
        </w:tc>
      </w:tr>
      <w:tr w:rsidR="001E3CD6" w:rsidRPr="00852008" w14:paraId="0BBC1608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4ED5A6" w14:textId="6B7894C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7301F" w14:textId="4C87B0B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AE07FA" w14:textId="230AB9AC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74DF42" w14:textId="2355A2B7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5ADDC" w14:textId="42857A0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BA451" w14:textId="734C4B0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AB97A3" w14:textId="02AB9A4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0463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5F7F9" w14:textId="1A031C7D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6EA28" w14:textId="0468B3C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1E204" w14:textId="3FC51D33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B87312" w14:textId="07FE13C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3352F" w14:textId="394A9D5A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4A02931C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5EF19" w14:textId="1BC7E56D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D262C7" w14:textId="049689D3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245E30" w14:textId="1D1F9D3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90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E0E83" w14:textId="14F92A50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BF7E79" w14:textId="5D875931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63BB5A" w14:textId="382A802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74BE8" w14:textId="4594BCE5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7BF72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87326" w14:textId="7E836586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364084" w14:textId="11DAD21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55B4EA" w14:textId="12BACBD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A27E2" w14:textId="232AF13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A8EFC0" w14:textId="41758DD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12BF58BC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26479" w14:textId="050CA360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564DA" w14:textId="63529207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DAD271" w14:textId="324B46E1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81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80B53" w14:textId="2B53855B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73390" w14:textId="4AEF42BE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31EEEF" w14:textId="5558B04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81592" w14:textId="418D6F4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07E92" w14:textId="77777777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47C89" w14:textId="55CF8BC2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FA50EA" w14:textId="163167B9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EDCE1" w14:textId="0064DA4F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C5C3D" w14:textId="3817C1B8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1B41FD" w14:textId="026F9274" w:rsidR="001E3CD6" w:rsidRPr="00852008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6BCB68A8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CC836" w14:textId="71B8FA7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99C13" w14:textId="606EBFD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58AA7" w14:textId="69F40316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80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84E4FC" w14:textId="5127579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26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179DA" w14:textId="6D57BAE1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BC8607" w14:textId="59A93C1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6E6853" w14:textId="4C72AC4C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A51151" w14:textId="43E493E1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96301D" w14:textId="0D522F81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07A4A" w14:textId="24F526A8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2033BD" w14:textId="6BD8CDBE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6D9EBE" w14:textId="7759D0FE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6FCAFF" w14:textId="4BB39623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59C9B979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F42F99" w14:textId="13C17B23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2F579" w14:textId="009DA8C3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1FE439" w14:textId="6648C21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31A33" w14:textId="1049D39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0F8E8" w14:textId="7B46A097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9C927" w14:textId="5F8BBA2A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96B415" w14:textId="0E71BA19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877E71" w14:textId="3309EFBD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0A95C9" w14:textId="43938BEA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21069A" w14:textId="0E6B69A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71FD4" w14:textId="49BFDBE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CF8B6" w14:textId="60639F9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E18CA" w14:textId="68EDE43A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23B7C12B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7DB21" w14:textId="3B5FF969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EE3597" w14:textId="6BF0104D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8AA8F7" w14:textId="3BFD0695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0CDAB" w14:textId="74F2502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54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5EECF8" w14:textId="0EF8DF3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B5A363" w14:textId="7C977FDD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49D6C4" w14:textId="5B114768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11A2F" w14:textId="1F3EE6B3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165603" w14:textId="095981C1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EA23C" w14:textId="49D3862E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D29611" w14:textId="52CF6DF9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3BB7B" w14:textId="7ABACC6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C2518" w14:textId="6B41BC80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1BEB08DB" w14:textId="77777777" w:rsidTr="001E3CD6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A3AFC" w14:textId="73AE597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59CBB" w14:textId="02AC6356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A7AD8" w14:textId="40ED4004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8759D4" w14:textId="68BDAE1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DFE0D" w14:textId="4FCDBED7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57E708" w14:textId="231F274F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6DB1F" w14:textId="7D33B612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11D77" w14:textId="4B252DFA" w:rsidR="001E3CD6" w:rsidRPr="002B7860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A63C41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4129A" w14:textId="53E97635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A9CE0" w14:textId="3E68A4E6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510BD3" w14:textId="4F8AD6A2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3F7E50" w14:textId="1C58DED8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D82AE" w14:textId="1869BDB7" w:rsidR="001E3CD6" w:rsidRPr="002D0B26" w:rsidRDefault="001E3CD6" w:rsidP="001E3CD6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1E3CD6" w:rsidRPr="00852008" w14:paraId="51DA9E77" w14:textId="77777777" w:rsidTr="00AC7A9E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3793768" w14:textId="77777777" w:rsidR="001E3CD6" w:rsidRPr="00852008" w:rsidRDefault="001E3CD6" w:rsidP="001E3CD6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C4F8B71" w14:textId="55ED5DFC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2A52EDD" w14:textId="0E3B7560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03B2B1" w14:textId="1A129BC6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1.6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6EB2B69" w14:textId="56EEC1BC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2.0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6ED1F68" w14:textId="208B3C17" w:rsidR="001E3CD6" w:rsidRPr="00372FCE" w:rsidRDefault="001E3CD6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1E3CD6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2.4</w:t>
            </w:r>
          </w:p>
        </w:tc>
      </w:tr>
      <w:tr w:rsidR="00423924" w:rsidRPr="002B7860" w14:paraId="100DEA21" w14:textId="77777777" w:rsidTr="00423924">
        <w:trPr>
          <w:trHeight w:val="294"/>
        </w:trPr>
        <w:tc>
          <w:tcPr>
            <w:tcW w:w="102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AFE1239" w14:textId="77777777" w:rsidR="00423924" w:rsidRPr="002B7860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DFT-S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-OFDM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:</w:t>
            </w:r>
            <w:r w:rsidRPr="002B7860"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 xml:space="preserve"> CA class </w:t>
            </w:r>
            <w:r>
              <w:rPr>
                <w:rFonts w:ascii="Calibri" w:eastAsia="等线" w:hAnsi="Calibri" w:cs="Calibri"/>
                <w:b/>
                <w:color w:val="FFFFFF" w:themeColor="background1"/>
                <w:sz w:val="15"/>
                <w:szCs w:val="22"/>
                <w:lang w:val="en-US" w:eastAsia="zh-CN"/>
              </w:rPr>
              <w:t>C</w:t>
            </w:r>
          </w:p>
        </w:tc>
      </w:tr>
      <w:tr w:rsidR="00423924" w:rsidRPr="00852008" w14:paraId="25F36381" w14:textId="77777777" w:rsidTr="00423924">
        <w:trPr>
          <w:trHeight w:val="294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0DBAA2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CBW1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61BCD4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CBW2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39DC85F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LCRB1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071CCBB9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RBSTART1</w:t>
            </w: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76C03F5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LCRB2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4849C85D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RBSTART2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1986BA1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SCS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203764"/>
            <w:noWrap/>
            <w:vAlign w:val="center"/>
            <w:hideMark/>
          </w:tcPr>
          <w:p w14:paraId="5F65E324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  <w:t>Inner/Outer</w:t>
            </w:r>
          </w:p>
        </w:tc>
        <w:tc>
          <w:tcPr>
            <w:tcW w:w="392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2C7CC3E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 w:hint="eastAsia"/>
                <w:b/>
                <w:bCs/>
                <w:sz w:val="16"/>
                <w:szCs w:val="22"/>
                <w:lang w:val="en-US" w:eastAsia="zh-CN"/>
              </w:rPr>
              <w:t>M</w:t>
            </w:r>
            <w:r>
              <w:rPr>
                <w:rFonts w:ascii="Calibri" w:eastAsia="等线" w:hAnsi="Calibri" w:cs="Calibri"/>
                <w:b/>
                <w:bCs/>
                <w:sz w:val="16"/>
                <w:szCs w:val="22"/>
                <w:lang w:val="en-US" w:eastAsia="zh-CN"/>
              </w:rPr>
              <w:t>PR (dB)</w:t>
            </w:r>
          </w:p>
        </w:tc>
      </w:tr>
      <w:tr w:rsidR="00423924" w:rsidRPr="00852008" w14:paraId="321C7BC7" w14:textId="77777777" w:rsidTr="00423924">
        <w:trPr>
          <w:trHeight w:val="294"/>
        </w:trPr>
        <w:tc>
          <w:tcPr>
            <w:tcW w:w="6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53D24CF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6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5B9BD9E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7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1AC1484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19BD5B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22616A3A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94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0E34E9C5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5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1EF8F4F9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203764"/>
            <w:noWrap/>
            <w:vAlign w:val="center"/>
          </w:tcPr>
          <w:p w14:paraId="4FDAB618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b/>
                <w:bCs/>
                <w:color w:val="FFFFFF"/>
                <w:sz w:val="15"/>
                <w:szCs w:val="22"/>
                <w:lang w:val="en-US" w:eastAsia="zh-C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488950E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pi/2 BPSK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56CB07DC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QPSK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5F97197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16QAM</w:t>
            </w: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D879290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64QAM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50E5696" w14:textId="77777777" w:rsidR="00423924" w:rsidRPr="00852008" w:rsidRDefault="00423924" w:rsidP="00423924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</w:pPr>
            <w:r w:rsidRPr="00852008">
              <w:rPr>
                <w:rFonts w:ascii="Calibri" w:eastAsia="等线" w:hAnsi="Calibri" w:cs="Calibri"/>
                <w:color w:val="000000"/>
                <w:sz w:val="15"/>
                <w:szCs w:val="22"/>
                <w:lang w:val="en-US" w:eastAsia="zh-CN"/>
              </w:rPr>
              <w:t>256QAM</w:t>
            </w:r>
          </w:p>
        </w:tc>
      </w:tr>
      <w:tr w:rsidR="00AC7A9E" w:rsidRPr="00852008" w14:paraId="45DFF23D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55F7B" w14:textId="5B91F38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lastRenderedPageBreak/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CB185" w14:textId="3A1F73A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63323A" w14:textId="0430E24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ABF1A" w14:textId="0C609B0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D20EBB" w14:textId="05485DF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8BDDF2" w14:textId="2B088CB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CE67BA" w14:textId="243016D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E2A1B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217FD" w14:textId="5F7197C3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F1802" w14:textId="23D7F13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F8C910" w14:textId="2E4D17C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63777" w14:textId="5E97115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CAA31A" w14:textId="6481898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</w:tr>
      <w:tr w:rsidR="00AC7A9E" w:rsidRPr="00852008" w14:paraId="3A2D6EA2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5CE72D" w14:textId="4A1AD4E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1D7B17" w14:textId="20616E8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82813" w14:textId="027F784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F65185" w14:textId="03B5D56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A23562" w14:textId="3C15A22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6B0D0" w14:textId="63FE208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1A0EF4" w14:textId="7E556E9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75FE" w14:textId="6B76EE28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075276" w14:textId="5885E61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F353C2" w14:textId="23D90FB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E0F99E" w14:textId="593BE57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D4E875" w14:textId="69E01E1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E6A3F9" w14:textId="55EE3F5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</w:tr>
      <w:tr w:rsidR="00AC7A9E" w:rsidRPr="00852008" w14:paraId="04731BD3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FA1B42" w14:textId="60D1579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4AE15" w14:textId="2C9B489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C74640" w14:textId="7B1AA42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DEF14B" w14:textId="4553A7D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112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BC7C0" w14:textId="14381AB6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8AF42D" w14:textId="183F5F02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C663FA" w14:textId="1019DA6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62A97" w14:textId="7FE06463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CA23F" w14:textId="30013CF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917FC" w14:textId="3A8D487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9A1B3A" w14:textId="5922E56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36381" w14:textId="2AC7CC9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DD00C3" w14:textId="4E01198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61D41747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FF1F1B" w14:textId="36B1B30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92427" w14:textId="2B4404F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CC1BC" w14:textId="1C9BD0D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133C5" w14:textId="0517C21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BEAC0" w14:textId="37D52FB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9ADF4" w14:textId="6D7ECFB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E33A31" w14:textId="2108A05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C2765" w14:textId="41EB3178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C00D01" w14:textId="1B3CDA8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FCBDC" w14:textId="08987DB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FCA85E" w14:textId="5D1C3F1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3D1C7" w14:textId="1FADD64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237889" w14:textId="6B02827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58026E01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DF423" w14:textId="6B7EC8E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BA747" w14:textId="79EE0B9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8D09FD" w14:textId="62FB96B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144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4F56B" w14:textId="68D219B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07E0CB" w14:textId="5F323C07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4773D5" w14:textId="2535C69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39309" w14:textId="1B11485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9CA63E" w14:textId="76D5AF8B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A2A0E5" w14:textId="5A52ED4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033B26" w14:textId="3A66DBD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00DF00" w14:textId="170BE541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7AD57" w14:textId="3E66998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4187C5" w14:textId="011D6CC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3E9315C6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28C101" w14:textId="3C3FEA1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10E25" w14:textId="7B04316B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85F8E" w14:textId="0111A44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6BAAE" w14:textId="1CD8DE4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7474DD" w14:textId="46D3845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B3F8FB" w14:textId="3B88ADF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63A5F2" w14:textId="0586F9A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24348" w14:textId="7EBC575C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 w:rsidRPr="007F1D49"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  <w:t>inner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BD920" w14:textId="60E2A465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0594C4" w14:textId="71C9A6E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28EBA9" w14:textId="601607D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57EAC" w14:textId="4838E95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3962E1" w14:textId="4A5C03E5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D3F98" w:rsidRPr="00852008" w14:paraId="4D65C310" w14:textId="77777777" w:rsidTr="00423924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614FCF0" w14:textId="77777777" w:rsidR="00AD3F98" w:rsidRPr="00852008" w:rsidRDefault="00AD3F98" w:rsidP="00AD3F98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yellow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Inner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E387AFF" w14:textId="68A6B794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7D3737B" w14:textId="5EDD9004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0236A3" w14:textId="74EACED4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0.</w:t>
            </w:r>
            <w:r w:rsid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DF6D5D9" w14:textId="6F0D9200" w:rsidR="00AD3F98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1769603" w14:textId="76A6F4EB" w:rsidR="00AD3F98" w:rsidRPr="00372FCE" w:rsidRDefault="00AD3F98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2D0B26">
              <w:rPr>
                <w:rFonts w:ascii="Calibri" w:eastAsia="等线" w:hAnsi="Calibri" w:cs="Calibri" w:hint="eastAsia"/>
                <w:b/>
                <w:color w:val="0066FF"/>
                <w:sz w:val="15"/>
                <w:szCs w:val="22"/>
                <w:lang w:val="en-US" w:eastAsia="zh-CN"/>
              </w:rPr>
              <w:t>2</w:t>
            </w:r>
          </w:p>
        </w:tc>
      </w:tr>
      <w:tr w:rsidR="00AC7A9E" w:rsidRPr="00852008" w14:paraId="2B1EAE15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90BB6" w14:textId="7604D15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432939" w14:textId="73F5E40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913CF5" w14:textId="378951A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162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C6742" w14:textId="0D0C03C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22A50" w14:textId="450B7B1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E2904" w14:textId="7FBC1A3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082BEF" w14:textId="41A12FC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537A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B15F7E" w14:textId="1C73D39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91507" w14:textId="22889BC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98867C" w14:textId="6DCDD97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C0DD4" w14:textId="0D1BB95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5B3C22" w14:textId="7BA1163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06518ABD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092B47" w14:textId="26C025E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CE1FDB" w14:textId="446BFFD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A8DEF6" w14:textId="753C2D2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135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7E6B5F" w14:textId="6776C1F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9D37C" w14:textId="415151BC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6309D2" w14:textId="4DE5158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7CABF5" w14:textId="4823D40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BAB6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509064" w14:textId="6DDF1CB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C00F9D" w14:textId="235E8529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23D838" w14:textId="7C272B2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2AC28C" w14:textId="05AFF01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764568" w14:textId="499A18FD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46533DDF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433FB" w14:textId="6B05DC4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8AC3F4" w14:textId="622C48C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8C4214" w14:textId="54505B3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125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FE7D2" w14:textId="71EA093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D50B0" w14:textId="64BC3A2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D2AE9" w14:textId="00DB714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33DE3F" w14:textId="5DD448B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FA2B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4710F2" w14:textId="37BD8710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61FF23" w14:textId="7CF352E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85B8C9" w14:textId="1DBFEC1E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EAD0B" w14:textId="66D1F4F7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1576A" w14:textId="1FAF9F2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4ED300DD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796EFB" w14:textId="29212B7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333EE" w14:textId="739C5804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0BF367" w14:textId="21210B98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273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57AE5" w14:textId="5BDAC96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C86E87" w14:textId="726C2DC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45369A" w14:textId="0FE2048F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C966D" w14:textId="59E35BF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9D54" w14:textId="77777777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2B7860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276F2B" w14:textId="2F79FCA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E07B51" w14:textId="75DD7551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7C331" w14:textId="4BEA938B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3816E0" w14:textId="012B23BA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274AE" w14:textId="6F063D15" w:rsidR="00AC7A9E" w:rsidRPr="00852008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06F20C82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F9DAC5" w14:textId="4FE995DA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A6427" w14:textId="4F26A48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0E291" w14:textId="024CA42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270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0A991" w14:textId="5141F1D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61829" w14:textId="69E87DA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39B9BB" w14:textId="1728923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9716CB" w14:textId="0A7ECE3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25E1D" w14:textId="7019FFAE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100E23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13562" w14:textId="5D623668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99C8F0" w14:textId="1BCE08D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BEA550" w14:textId="4A3566B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D8A6EE" w14:textId="7DB228B5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88F37F" w14:textId="36D0AABB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71E10566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61151" w14:textId="1882FB88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322A0" w14:textId="73F84920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941192" w14:textId="3DBA7D62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205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72BF6A" w14:textId="3668EB2C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68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263A40" w14:textId="7212D74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55CBA" w14:textId="57D9353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131D3E" w14:textId="42DADC2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ACEA" w14:textId="3072A555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100E23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75B3B" w14:textId="7E328EE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3D88C" w14:textId="74A09B30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276533" w14:textId="506E830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23668" w14:textId="3AA5E130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CE2EAA" w14:textId="08BCBE04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1.6</w:t>
            </w:r>
          </w:p>
        </w:tc>
      </w:tr>
      <w:tr w:rsidR="00AC7A9E" w:rsidRPr="00852008" w14:paraId="39B84E71" w14:textId="77777777" w:rsidTr="00AC7A9E">
        <w:trPr>
          <w:trHeight w:val="279"/>
        </w:trPr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DDFDC2" w14:textId="171A3DB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5CD684" w14:textId="64BEA7AA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100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9E5407" w14:textId="613C1928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216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0A74B8" w14:textId="599E09B1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57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2CB16E" w14:textId="1EE6B64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9F82BB" w14:textId="13EC6A23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671B7E" w14:textId="6FB0831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30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6BE04" w14:textId="393D6FBE" w:rsidR="00AC7A9E" w:rsidRPr="002B7860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 w:rsidRPr="00100E23"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  <w:t>outer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46210" w14:textId="4BD24F2F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2EC02" w14:textId="5E348C99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4EDA9" w14:textId="2102B136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6E1336" w14:textId="7F55201B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0.3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3B58B" w14:textId="7FBDB48D" w:rsidR="00AC7A9E" w:rsidRPr="002D0B26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sz w:val="15"/>
                <w:szCs w:val="22"/>
                <w:lang w:val="en-US" w:eastAsia="zh-CN"/>
              </w:rPr>
              <w:t>2.0</w:t>
            </w:r>
          </w:p>
        </w:tc>
      </w:tr>
      <w:tr w:rsidR="00AC7A9E" w:rsidRPr="00852008" w14:paraId="47EA9F7D" w14:textId="77777777" w:rsidTr="00AC7A9E">
        <w:trPr>
          <w:trHeight w:val="279"/>
        </w:trPr>
        <w:tc>
          <w:tcPr>
            <w:tcW w:w="63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B5FD92C" w14:textId="77777777" w:rsidR="00AC7A9E" w:rsidRPr="00852008" w:rsidRDefault="00AC7A9E" w:rsidP="00AC7A9E">
            <w:pPr>
              <w:spacing w:after="0"/>
              <w:jc w:val="right"/>
              <w:rPr>
                <w:rFonts w:ascii="Calibri" w:eastAsia="等线" w:hAnsi="Calibri" w:cs="Calibri"/>
                <w:sz w:val="15"/>
                <w:szCs w:val="22"/>
                <w:highlight w:val="cyan"/>
                <w:lang w:val="en-US" w:eastAsia="zh-CN"/>
              </w:rPr>
            </w:pPr>
            <w:r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 xml:space="preserve">Outer </w:t>
            </w:r>
            <w:r w:rsidRPr="00C25634">
              <w:rPr>
                <w:rFonts w:ascii="Calibri" w:eastAsia="等线" w:hAnsi="Calibri" w:cs="Calibri" w:hint="eastAsia"/>
                <w:b/>
                <w:sz w:val="16"/>
                <w:szCs w:val="22"/>
                <w:lang w:val="en-US" w:eastAsia="zh-CN"/>
              </w:rPr>
              <w:t>M</w:t>
            </w:r>
            <w:r w:rsidRPr="00C25634">
              <w:rPr>
                <w:rFonts w:ascii="Calibri" w:eastAsia="等线" w:hAnsi="Calibri" w:cs="Calibri"/>
                <w:b/>
                <w:sz w:val="16"/>
                <w:szCs w:val="22"/>
                <w:lang w:val="en-US" w:eastAsia="zh-CN"/>
              </w:rPr>
              <w:t>ax MPR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71B5F53" w14:textId="0673BA60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0.0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024D42F" w14:textId="20C1BB9C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0.1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FECF188" w14:textId="43471521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FFABBCF" w14:textId="19027B71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0.9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103C007" w14:textId="0F465979" w:rsidR="00AC7A9E" w:rsidRPr="00372FCE" w:rsidRDefault="00AC7A9E" w:rsidP="00AC7A9E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</w:pPr>
            <w:r w:rsidRPr="00AC7A9E">
              <w:rPr>
                <w:rFonts w:ascii="Calibri" w:eastAsia="等线" w:hAnsi="Calibri" w:cs="Calibri"/>
                <w:b/>
                <w:color w:val="0066FF"/>
                <w:sz w:val="15"/>
                <w:szCs w:val="22"/>
                <w:lang w:val="en-US" w:eastAsia="zh-CN"/>
              </w:rPr>
              <w:t>2.0</w:t>
            </w:r>
          </w:p>
        </w:tc>
      </w:tr>
    </w:tbl>
    <w:p w14:paraId="3C0AB266" w14:textId="77777777" w:rsidR="00423924" w:rsidRPr="00423924" w:rsidRDefault="00423924" w:rsidP="00E6705B">
      <w:pPr>
        <w:rPr>
          <w:rFonts w:eastAsiaTheme="minorEastAsia"/>
          <w:lang w:val="sv-SE" w:eastAsia="zh-CN"/>
        </w:rPr>
      </w:pPr>
    </w:p>
    <w:p w14:paraId="73B79D76" w14:textId="56B21A84" w:rsidR="003160C8" w:rsidRPr="00727054" w:rsidRDefault="003160C8" w:rsidP="00727054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>2.2.2 Summary of MRP results for Contiguous RB allocation</w:t>
      </w:r>
      <w:r w:rsidR="002A02D9">
        <w:rPr>
          <w:rFonts w:eastAsia="宋体"/>
          <w:szCs w:val="18"/>
          <w:lang w:val="sv-SE" w:eastAsia="zh-CN"/>
        </w:rPr>
        <w:t xml:space="preserve"> in one CC and two CCs</w:t>
      </w:r>
    </w:p>
    <w:p w14:paraId="388F0C11" w14:textId="58E5A6BD" w:rsidR="00E6705B" w:rsidRPr="003160C8" w:rsidRDefault="002A02D9" w:rsidP="00E6705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Table 7 has summarized the MPR results for contiguous RB allocations in two CCs case, and Table 8 </w:t>
      </w:r>
      <w:r w:rsidR="008C568E">
        <w:rPr>
          <w:rFonts w:eastAsiaTheme="minorEastAsia"/>
          <w:lang w:eastAsia="zh-CN"/>
        </w:rPr>
        <w:t>has summarized the MPR results for contiguous RB allocations in one CC cas</w:t>
      </w:r>
      <w:r w:rsidR="00412306">
        <w:rPr>
          <w:rFonts w:eastAsiaTheme="minorEastAsia"/>
          <w:lang w:eastAsia="zh-CN"/>
        </w:rPr>
        <w:t>e with</w:t>
      </w:r>
      <w:r w:rsidR="008E509A">
        <w:rPr>
          <w:rFonts w:eastAsiaTheme="minorEastAsia"/>
          <w:lang w:eastAsia="zh-CN"/>
        </w:rPr>
        <w:t xml:space="preserve"> </w:t>
      </w:r>
      <w:r w:rsidR="00412306">
        <w:rPr>
          <w:rFonts w:eastAsiaTheme="minorEastAsia"/>
          <w:lang w:eastAsia="zh-CN"/>
        </w:rPr>
        <w:t>necessary</w:t>
      </w:r>
      <w:r w:rsidR="008C568E">
        <w:rPr>
          <w:rFonts w:eastAsiaTheme="minorEastAsia"/>
          <w:lang w:eastAsia="zh-CN"/>
        </w:rPr>
        <w:t xml:space="preserve"> a</w:t>
      </w:r>
      <w:r w:rsidR="0059407E">
        <w:rPr>
          <w:rFonts w:eastAsiaTheme="minorEastAsia"/>
          <w:lang w:eastAsia="zh-CN"/>
        </w:rPr>
        <w:t xml:space="preserve">dditional </w:t>
      </w:r>
      <w:r w:rsidR="00A1347D">
        <w:rPr>
          <w:rFonts w:eastAsiaTheme="minorEastAsia"/>
          <w:lang w:eastAsia="zh-CN"/>
        </w:rPr>
        <w:t>implementation margin</w:t>
      </w:r>
      <w:r w:rsidR="00412306">
        <w:rPr>
          <w:rFonts w:eastAsiaTheme="minorEastAsia"/>
          <w:lang w:eastAsia="zh-CN"/>
        </w:rPr>
        <w:t>s</w:t>
      </w:r>
      <w:r w:rsidR="00995FDE">
        <w:rPr>
          <w:rFonts w:eastAsiaTheme="minorEastAsia"/>
          <w:lang w:eastAsia="zh-CN"/>
        </w:rPr>
        <w:t xml:space="preserve"> being added</w:t>
      </w:r>
      <w:r w:rsidR="00412306">
        <w:rPr>
          <w:rFonts w:eastAsiaTheme="minorEastAsia"/>
          <w:lang w:eastAsia="zh-CN"/>
        </w:rPr>
        <w:t>.</w:t>
      </w:r>
    </w:p>
    <w:p w14:paraId="565B4470" w14:textId="12349864" w:rsidR="001C3D44" w:rsidRDefault="00B975CF" w:rsidP="00B578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</w:t>
      </w:r>
      <w:r w:rsidR="008C568E">
        <w:rPr>
          <w:rFonts w:eastAsiaTheme="minorEastAsia"/>
          <w:lang w:eastAsia="zh-CN"/>
        </w:rPr>
        <w:t>7</w:t>
      </w:r>
      <w:r>
        <w:rPr>
          <w:rFonts w:eastAsiaTheme="minorEastAsia"/>
          <w:lang w:eastAsia="zh-CN"/>
        </w:rPr>
        <w:t xml:space="preserve"> MPR for contiguous RB allocation</w:t>
      </w:r>
      <w:r w:rsidR="005E1D2D">
        <w:rPr>
          <w:rFonts w:eastAsiaTheme="minorEastAsia"/>
          <w:lang w:eastAsia="zh-CN"/>
        </w:rPr>
        <w:t xml:space="preserve"> in </w:t>
      </w:r>
      <w:r w:rsidR="008C568E">
        <w:rPr>
          <w:rFonts w:eastAsiaTheme="minorEastAsia"/>
          <w:lang w:eastAsia="zh-CN"/>
        </w:rPr>
        <w:t>two</w:t>
      </w:r>
      <w:r w:rsidR="005E1D2D">
        <w:rPr>
          <w:rFonts w:eastAsiaTheme="minorEastAsia"/>
          <w:lang w:eastAsia="zh-CN"/>
        </w:rPr>
        <w:t xml:space="preserve"> CC</w:t>
      </w:r>
      <w:r w:rsidR="008C568E">
        <w:rPr>
          <w:rFonts w:eastAsiaTheme="minorEastAsia"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C378D8" w:rsidRPr="00A1115A" w14:paraId="342A8D27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7D03F6B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B1DCC4E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1339D6A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C378D8" w:rsidRPr="00A1115A" w14:paraId="1BE4D536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F75D9FF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7390642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1B1E272" w14:textId="77777777" w:rsidR="00C378D8" w:rsidRPr="00447069" w:rsidRDefault="00C378D8" w:rsidP="008B60B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82" w:type="dxa"/>
          </w:tcPr>
          <w:p w14:paraId="504932C3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232D4CB7" w14:textId="77777777" w:rsidR="00C378D8" w:rsidRPr="00A1115A" w:rsidRDefault="00C378D8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378D8" w:rsidRPr="00A1115A" w14:paraId="40D6D6BD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34D42C18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AAC6664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2E0E3B7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3.5</w:t>
            </w:r>
          </w:p>
        </w:tc>
        <w:tc>
          <w:tcPr>
            <w:tcW w:w="1905" w:type="dxa"/>
            <w:shd w:val="clear" w:color="auto" w:fill="auto"/>
          </w:tcPr>
          <w:p w14:paraId="188CD812" w14:textId="5B2C49B6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6E49F64A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2.5</w:t>
            </w:r>
          </w:p>
        </w:tc>
        <w:tc>
          <w:tcPr>
            <w:tcW w:w="1782" w:type="dxa"/>
          </w:tcPr>
          <w:p w14:paraId="267A673A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3.5</w:t>
            </w:r>
          </w:p>
        </w:tc>
      </w:tr>
      <w:tr w:rsidR="00C378D8" w:rsidRPr="00A1115A" w14:paraId="4D7C4082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CF8F31F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593934D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986BCCD" w14:textId="2520472A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</w:t>
            </w: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5105D76B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4.5</w:t>
            </w:r>
          </w:p>
        </w:tc>
        <w:tc>
          <w:tcPr>
            <w:tcW w:w="1782" w:type="dxa"/>
          </w:tcPr>
          <w:p w14:paraId="682600A1" w14:textId="2E28643C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3.</w:t>
            </w:r>
            <w:r>
              <w:t>5</w:t>
            </w:r>
          </w:p>
        </w:tc>
        <w:tc>
          <w:tcPr>
            <w:tcW w:w="1782" w:type="dxa"/>
          </w:tcPr>
          <w:p w14:paraId="14F31BC0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4.5</w:t>
            </w:r>
          </w:p>
        </w:tc>
      </w:tr>
      <w:tr w:rsidR="00C378D8" w:rsidRPr="00A1115A" w14:paraId="431D6D16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2C39810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4AD79AD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E21AFD9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</w:t>
            </w:r>
          </w:p>
        </w:tc>
        <w:tc>
          <w:tcPr>
            <w:tcW w:w="1905" w:type="dxa"/>
            <w:shd w:val="clear" w:color="auto" w:fill="auto"/>
          </w:tcPr>
          <w:p w14:paraId="4D63F50B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</w:t>
            </w:r>
          </w:p>
        </w:tc>
        <w:tc>
          <w:tcPr>
            <w:tcW w:w="1782" w:type="dxa"/>
          </w:tcPr>
          <w:p w14:paraId="0EBC7F57" w14:textId="59BA12B5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706DE5FF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</w:tr>
      <w:tr w:rsidR="00C378D8" w:rsidRPr="00A1115A" w14:paraId="4A4313D0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AEEABCC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141A3E7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E3992E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</w:t>
            </w:r>
          </w:p>
        </w:tc>
        <w:tc>
          <w:tcPr>
            <w:tcW w:w="1905" w:type="dxa"/>
            <w:shd w:val="clear" w:color="auto" w:fill="auto"/>
          </w:tcPr>
          <w:p w14:paraId="21C4CA43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</w:t>
            </w:r>
          </w:p>
        </w:tc>
        <w:tc>
          <w:tcPr>
            <w:tcW w:w="1782" w:type="dxa"/>
          </w:tcPr>
          <w:p w14:paraId="15901DDF" w14:textId="29A1FD24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54D6A9F6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</w:tr>
      <w:tr w:rsidR="00C378D8" w:rsidRPr="00A1115A" w14:paraId="6B3F8988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A5BFD6A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157FBD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1D219EE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4</w:t>
            </w:r>
          </w:p>
        </w:tc>
        <w:tc>
          <w:tcPr>
            <w:tcW w:w="1905" w:type="dxa"/>
            <w:shd w:val="clear" w:color="auto" w:fill="auto"/>
          </w:tcPr>
          <w:p w14:paraId="74396FA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  <w:tc>
          <w:tcPr>
            <w:tcW w:w="1782" w:type="dxa"/>
          </w:tcPr>
          <w:p w14:paraId="5A7CB88D" w14:textId="2D9BFAF9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7DC0DF32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</w:t>
            </w:r>
          </w:p>
        </w:tc>
      </w:tr>
      <w:tr w:rsidR="00C378D8" w:rsidRPr="00A1115A" w14:paraId="1D525ACB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7F8C16B8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C509BD6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B77387B" w14:textId="36D0BF9B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27BEBB6C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5.5</w:t>
            </w:r>
          </w:p>
        </w:tc>
        <w:tc>
          <w:tcPr>
            <w:tcW w:w="1782" w:type="dxa"/>
          </w:tcPr>
          <w:p w14:paraId="5B28F812" w14:textId="4D577CD1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4DC1C29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  <w:tr w:rsidR="00C378D8" w:rsidRPr="00A1115A" w14:paraId="7D1C9552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B71EBF8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C767B35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86192AB" w14:textId="7B2E318A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624491F8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5.5</w:t>
            </w:r>
          </w:p>
        </w:tc>
        <w:tc>
          <w:tcPr>
            <w:tcW w:w="1782" w:type="dxa"/>
          </w:tcPr>
          <w:p w14:paraId="7BA0CDDA" w14:textId="5ECB353E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63062093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  <w:tr w:rsidR="00C378D8" w:rsidRPr="00A1115A" w14:paraId="09A4E097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C995689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199A767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EB7E7E4" w14:textId="58059F3B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20480EFD" w14:textId="77777777" w:rsidR="00C378D8" w:rsidRPr="00447069" w:rsidRDefault="00C378D8" w:rsidP="008B60B2">
            <w:pPr>
              <w:pStyle w:val="TAL"/>
              <w:rPr>
                <w:vertAlign w:val="superscript"/>
                <w:lang w:val="en-US"/>
              </w:rPr>
            </w:pPr>
            <w:r w:rsidRPr="00AD5F5C">
              <w:t>5.5</w:t>
            </w:r>
          </w:p>
        </w:tc>
        <w:tc>
          <w:tcPr>
            <w:tcW w:w="1782" w:type="dxa"/>
          </w:tcPr>
          <w:p w14:paraId="0773CED0" w14:textId="3B4245EA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00D1BF4F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  <w:tr w:rsidR="00C378D8" w:rsidRPr="00A1115A" w14:paraId="33535D1A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548BEC0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2CA8C14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4F6C9F90" w14:textId="11896AE2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153233AA" w14:textId="360FA00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</w:t>
            </w:r>
            <w:r>
              <w:t>5</w:t>
            </w:r>
          </w:p>
        </w:tc>
        <w:tc>
          <w:tcPr>
            <w:tcW w:w="1782" w:type="dxa"/>
          </w:tcPr>
          <w:p w14:paraId="41F4C28C" w14:textId="04CF4217" w:rsidR="00C378D8" w:rsidRPr="00A1115A" w:rsidRDefault="00C378D8" w:rsidP="008B60B2">
            <w:pPr>
              <w:pStyle w:val="TAL"/>
              <w:rPr>
                <w:lang w:val="en-US"/>
              </w:rPr>
            </w:pPr>
            <w:r>
              <w:t>4</w:t>
            </w:r>
          </w:p>
        </w:tc>
        <w:tc>
          <w:tcPr>
            <w:tcW w:w="1782" w:type="dxa"/>
          </w:tcPr>
          <w:p w14:paraId="65D83AC4" w14:textId="77777777" w:rsidR="00C378D8" w:rsidRPr="00A1115A" w:rsidRDefault="00C378D8" w:rsidP="008B60B2">
            <w:pPr>
              <w:pStyle w:val="TAL"/>
              <w:rPr>
                <w:lang w:val="en-US"/>
              </w:rPr>
            </w:pPr>
            <w:r w:rsidRPr="00AD5F5C">
              <w:t>5.5</w:t>
            </w:r>
          </w:p>
        </w:tc>
      </w:tr>
    </w:tbl>
    <w:p w14:paraId="7E0A7A24" w14:textId="77777777" w:rsidR="00F635B7" w:rsidRDefault="00F635B7" w:rsidP="00E6705B">
      <w:pPr>
        <w:rPr>
          <w:rFonts w:eastAsiaTheme="minorEastAsia"/>
          <w:lang w:eastAsia="zh-CN"/>
        </w:rPr>
      </w:pPr>
    </w:p>
    <w:p w14:paraId="28794202" w14:textId="7FF918AD" w:rsidR="009670A3" w:rsidRDefault="00C85996" w:rsidP="00B57877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</w:t>
      </w:r>
      <w:r w:rsidR="008C568E"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 xml:space="preserve"> MPR for contiguous RB allocation in one CC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0565C7" w:rsidRPr="00A1115A" w14:paraId="55454A38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0223423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B371295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1AD0BF3D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0565C7" w:rsidRPr="00A1115A" w14:paraId="1AC5524B" w14:textId="77777777" w:rsidTr="008B60B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5E3D35FC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D4CF71C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CB0E2F6" w14:textId="77777777" w:rsidR="000565C7" w:rsidRPr="00447069" w:rsidRDefault="000565C7" w:rsidP="008B60B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82" w:type="dxa"/>
          </w:tcPr>
          <w:p w14:paraId="68FFBF85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36634E73" w14:textId="77777777" w:rsidR="000565C7" w:rsidRPr="00A1115A" w:rsidRDefault="000565C7" w:rsidP="008B60B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0565C7" w:rsidRPr="00A1115A" w14:paraId="7AA5735B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EF2C9C9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6333E2E2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5893E126" w14:textId="3DA6483B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2.5</w:t>
            </w:r>
          </w:p>
        </w:tc>
        <w:tc>
          <w:tcPr>
            <w:tcW w:w="1905" w:type="dxa"/>
            <w:shd w:val="clear" w:color="auto" w:fill="auto"/>
          </w:tcPr>
          <w:p w14:paraId="3C3161F8" w14:textId="0EC6CF27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4D8847E7" w14:textId="06CDEAD2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003B3679" w14:textId="7AAD996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</w:tr>
      <w:tr w:rsidR="000565C7" w:rsidRPr="00A1115A" w14:paraId="40B06A46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8475B21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7FC699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4F2AB9B" w14:textId="3E43A82C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2.5</w:t>
            </w:r>
          </w:p>
        </w:tc>
        <w:tc>
          <w:tcPr>
            <w:tcW w:w="1905" w:type="dxa"/>
            <w:shd w:val="clear" w:color="auto" w:fill="auto"/>
          </w:tcPr>
          <w:p w14:paraId="7CAE32D8" w14:textId="6FEAA807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3.</w:t>
            </w:r>
            <w:r>
              <w:t>5</w:t>
            </w:r>
          </w:p>
        </w:tc>
        <w:tc>
          <w:tcPr>
            <w:tcW w:w="1782" w:type="dxa"/>
          </w:tcPr>
          <w:p w14:paraId="41E18AFE" w14:textId="35958349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049E1C4D" w14:textId="3CF9D6B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</w:tr>
      <w:tr w:rsidR="000565C7" w:rsidRPr="00A1115A" w14:paraId="771FBEFE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AE9D107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704CBF8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E119513" w14:textId="3219708E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2.5</w:t>
            </w:r>
          </w:p>
        </w:tc>
        <w:tc>
          <w:tcPr>
            <w:tcW w:w="1905" w:type="dxa"/>
            <w:shd w:val="clear" w:color="auto" w:fill="auto"/>
          </w:tcPr>
          <w:p w14:paraId="6390EBA4" w14:textId="183CFE45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</w:t>
            </w:r>
          </w:p>
        </w:tc>
        <w:tc>
          <w:tcPr>
            <w:tcW w:w="1782" w:type="dxa"/>
          </w:tcPr>
          <w:p w14:paraId="49ACE871" w14:textId="6B821CB8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2.5</w:t>
            </w:r>
          </w:p>
        </w:tc>
        <w:tc>
          <w:tcPr>
            <w:tcW w:w="1782" w:type="dxa"/>
          </w:tcPr>
          <w:p w14:paraId="095E062E" w14:textId="66FE1E01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3.</w:t>
            </w:r>
            <w:r>
              <w:t>5</w:t>
            </w:r>
          </w:p>
        </w:tc>
      </w:tr>
      <w:tr w:rsidR="000565C7" w:rsidRPr="00A1115A" w14:paraId="209FEC8A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17EEFD87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80E335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599946D0" w14:textId="5459D695" w:rsidR="000565C7" w:rsidRPr="00A1115A" w:rsidRDefault="000565C7" w:rsidP="000565C7">
            <w:pPr>
              <w:pStyle w:val="TAL"/>
              <w:rPr>
                <w:lang w:val="en-US"/>
              </w:rPr>
            </w:pPr>
            <w:r>
              <w:t>3</w:t>
            </w:r>
          </w:p>
        </w:tc>
        <w:tc>
          <w:tcPr>
            <w:tcW w:w="1905" w:type="dxa"/>
            <w:shd w:val="clear" w:color="auto" w:fill="auto"/>
          </w:tcPr>
          <w:p w14:paraId="683E7C3E" w14:textId="78AA401B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4.5</w:t>
            </w:r>
          </w:p>
        </w:tc>
        <w:tc>
          <w:tcPr>
            <w:tcW w:w="1782" w:type="dxa"/>
          </w:tcPr>
          <w:p w14:paraId="403138D4" w14:textId="70DFDF69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  <w:tc>
          <w:tcPr>
            <w:tcW w:w="1782" w:type="dxa"/>
          </w:tcPr>
          <w:p w14:paraId="3B5E02D8" w14:textId="7A958ED0" w:rsidR="000565C7" w:rsidRPr="00482ECA" w:rsidRDefault="00E76B29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4</w:t>
            </w:r>
          </w:p>
        </w:tc>
      </w:tr>
      <w:tr w:rsidR="000565C7" w:rsidRPr="00A1115A" w14:paraId="1DA14BAE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423C55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2114652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BC38F87" w14:textId="260F61E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F23194">
              <w:t>4.5</w:t>
            </w:r>
          </w:p>
        </w:tc>
        <w:tc>
          <w:tcPr>
            <w:tcW w:w="1905" w:type="dxa"/>
            <w:shd w:val="clear" w:color="auto" w:fill="auto"/>
          </w:tcPr>
          <w:p w14:paraId="786622C7" w14:textId="711AA282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5</w:t>
            </w:r>
          </w:p>
        </w:tc>
        <w:tc>
          <w:tcPr>
            <w:tcW w:w="1782" w:type="dxa"/>
          </w:tcPr>
          <w:p w14:paraId="01512C59" w14:textId="5D98F88C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4.5</w:t>
            </w:r>
          </w:p>
        </w:tc>
        <w:tc>
          <w:tcPr>
            <w:tcW w:w="1782" w:type="dxa"/>
          </w:tcPr>
          <w:p w14:paraId="221F1625" w14:textId="7477AE85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4.5</w:t>
            </w:r>
          </w:p>
        </w:tc>
      </w:tr>
      <w:tr w:rsidR="000565C7" w:rsidRPr="00A1115A" w14:paraId="2F278F90" w14:textId="77777777" w:rsidTr="008B60B2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4FE12711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BA49900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48E3A50" w14:textId="675C58B2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  <w:tc>
          <w:tcPr>
            <w:tcW w:w="1905" w:type="dxa"/>
            <w:shd w:val="clear" w:color="auto" w:fill="auto"/>
          </w:tcPr>
          <w:p w14:paraId="1F5FFA70" w14:textId="1BC0C4F4" w:rsidR="000565C7" w:rsidRPr="00C85996" w:rsidRDefault="000565C7" w:rsidP="000565C7">
            <w:pPr>
              <w:pStyle w:val="TAL"/>
              <w:rPr>
                <w:rFonts w:eastAsiaTheme="minorEastAsia"/>
                <w:vertAlign w:val="superscript"/>
                <w:lang w:val="en-US" w:eastAsia="zh-CN"/>
              </w:rPr>
            </w:pPr>
            <w:r>
              <w:t>6</w:t>
            </w:r>
          </w:p>
        </w:tc>
        <w:tc>
          <w:tcPr>
            <w:tcW w:w="1782" w:type="dxa"/>
          </w:tcPr>
          <w:p w14:paraId="40175954" w14:textId="00B62CD7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3</w:t>
            </w:r>
          </w:p>
        </w:tc>
        <w:tc>
          <w:tcPr>
            <w:tcW w:w="1782" w:type="dxa"/>
          </w:tcPr>
          <w:p w14:paraId="5ACABFA9" w14:textId="4F7DFAD2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</w:tr>
      <w:tr w:rsidR="000565C7" w:rsidRPr="00A1115A" w14:paraId="0770C23A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1BBB40A3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AB5EF7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E671AF3" w14:textId="5CC388D7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</w:t>
            </w:r>
          </w:p>
        </w:tc>
        <w:tc>
          <w:tcPr>
            <w:tcW w:w="1905" w:type="dxa"/>
            <w:shd w:val="clear" w:color="auto" w:fill="auto"/>
          </w:tcPr>
          <w:p w14:paraId="1481A170" w14:textId="26D45DC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6</w:t>
            </w:r>
          </w:p>
        </w:tc>
        <w:tc>
          <w:tcPr>
            <w:tcW w:w="1782" w:type="dxa"/>
          </w:tcPr>
          <w:p w14:paraId="4C1B1244" w14:textId="67E2DDEA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3</w:t>
            </w:r>
          </w:p>
        </w:tc>
        <w:tc>
          <w:tcPr>
            <w:tcW w:w="1782" w:type="dxa"/>
          </w:tcPr>
          <w:p w14:paraId="4598869B" w14:textId="212E2138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</w:tr>
      <w:tr w:rsidR="000565C7" w:rsidRPr="00A1115A" w14:paraId="3975D1B9" w14:textId="77777777" w:rsidTr="008B60B2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BD7DD5A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3537499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63AD068B" w14:textId="58EC3212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</w:t>
            </w: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7FE0F129" w14:textId="62FCB74D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6.</w:t>
            </w:r>
            <w:r>
              <w:t>5</w:t>
            </w:r>
          </w:p>
        </w:tc>
        <w:tc>
          <w:tcPr>
            <w:tcW w:w="1782" w:type="dxa"/>
          </w:tcPr>
          <w:p w14:paraId="7390BCF5" w14:textId="0BA5116F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4.</w:t>
            </w:r>
            <w:r>
              <w:t>5</w:t>
            </w:r>
          </w:p>
        </w:tc>
        <w:tc>
          <w:tcPr>
            <w:tcW w:w="1782" w:type="dxa"/>
          </w:tcPr>
          <w:p w14:paraId="12AE0801" w14:textId="10FAA525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</w:tr>
      <w:tr w:rsidR="000565C7" w:rsidRPr="00A1115A" w14:paraId="7186781B" w14:textId="77777777" w:rsidTr="008B60B2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7FB8B5B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1E2A82" w14:textId="77777777" w:rsidR="000565C7" w:rsidRPr="00A1115A" w:rsidRDefault="000565C7" w:rsidP="000565C7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085167DD" w14:textId="3F2895F0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  <w:tc>
          <w:tcPr>
            <w:tcW w:w="1905" w:type="dxa"/>
            <w:shd w:val="clear" w:color="auto" w:fill="auto"/>
          </w:tcPr>
          <w:p w14:paraId="360A4A53" w14:textId="67ADB2CF" w:rsidR="000565C7" w:rsidRPr="00C85996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6.</w:t>
            </w:r>
            <w:r>
              <w:t>5</w:t>
            </w:r>
          </w:p>
        </w:tc>
        <w:tc>
          <w:tcPr>
            <w:tcW w:w="1782" w:type="dxa"/>
          </w:tcPr>
          <w:p w14:paraId="43D21F1B" w14:textId="01E91504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5.</w:t>
            </w:r>
            <w:r>
              <w:t>5</w:t>
            </w:r>
          </w:p>
        </w:tc>
        <w:tc>
          <w:tcPr>
            <w:tcW w:w="1782" w:type="dxa"/>
          </w:tcPr>
          <w:p w14:paraId="6F001730" w14:textId="2A399955" w:rsidR="000565C7" w:rsidRPr="00482ECA" w:rsidRDefault="000565C7" w:rsidP="000565C7">
            <w:pPr>
              <w:pStyle w:val="TAL"/>
              <w:rPr>
                <w:rFonts w:eastAsiaTheme="minorEastAsia"/>
                <w:lang w:val="en-US" w:eastAsia="zh-CN"/>
              </w:rPr>
            </w:pPr>
            <w:r w:rsidRPr="00F23194">
              <w:t>6.</w:t>
            </w:r>
            <w:r>
              <w:t>5</w:t>
            </w:r>
          </w:p>
        </w:tc>
      </w:tr>
    </w:tbl>
    <w:p w14:paraId="011A4C6C" w14:textId="159D2358" w:rsidR="00C85996" w:rsidRDefault="00C85996" w:rsidP="00E6705B">
      <w:pPr>
        <w:rPr>
          <w:rFonts w:eastAsiaTheme="minorEastAsia"/>
          <w:lang w:eastAsia="zh-CN"/>
        </w:rPr>
      </w:pPr>
    </w:p>
    <w:p w14:paraId="4861AD7A" w14:textId="3C2D3880" w:rsidR="008C568E" w:rsidRDefault="008C568E" w:rsidP="00E6705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he combined one CC and two CCs MPR results are given in </w:t>
      </w:r>
      <w:r w:rsidR="00617CB2">
        <w:rPr>
          <w:rFonts w:eastAsiaTheme="minorEastAsia"/>
          <w:lang w:eastAsia="zh-CN"/>
        </w:rPr>
        <w:t xml:space="preserve">Table 9. </w:t>
      </w:r>
    </w:p>
    <w:p w14:paraId="5006EEF9" w14:textId="38310E2B" w:rsidR="00A2323B" w:rsidRDefault="00617CB2" w:rsidP="00DF444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9 MPR for contiguous RB allocation in one CC and two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447"/>
        <w:gridCol w:w="1843"/>
        <w:gridCol w:w="1842"/>
        <w:gridCol w:w="1701"/>
        <w:gridCol w:w="1696"/>
      </w:tblGrid>
      <w:tr w:rsidR="00DF444F" w:rsidRPr="00A1115A" w14:paraId="68DC2CB8" w14:textId="77777777" w:rsidTr="002920EF">
        <w:trPr>
          <w:trHeight w:val="187"/>
          <w:jc w:val="center"/>
        </w:trPr>
        <w:tc>
          <w:tcPr>
            <w:tcW w:w="2547" w:type="dxa"/>
            <w:gridSpan w:val="2"/>
            <w:tcBorders>
              <w:bottom w:val="nil"/>
            </w:tcBorders>
            <w:shd w:val="clear" w:color="auto" w:fill="auto"/>
          </w:tcPr>
          <w:p w14:paraId="2E904827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lastRenderedPageBreak/>
              <w:t>Modulation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702CD462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397" w:type="dxa"/>
            <w:gridSpan w:val="2"/>
          </w:tcPr>
          <w:p w14:paraId="02DCBA1A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DF444F" w:rsidRPr="00A1115A" w14:paraId="25A34348" w14:textId="77777777" w:rsidTr="002920EF">
        <w:trPr>
          <w:trHeight w:val="187"/>
          <w:jc w:val="center"/>
        </w:trPr>
        <w:tc>
          <w:tcPr>
            <w:tcW w:w="2547" w:type="dxa"/>
            <w:gridSpan w:val="2"/>
            <w:tcBorders>
              <w:top w:val="nil"/>
            </w:tcBorders>
            <w:shd w:val="clear" w:color="auto" w:fill="auto"/>
          </w:tcPr>
          <w:p w14:paraId="61AC6E4E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F10808D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842" w:type="dxa"/>
            <w:shd w:val="clear" w:color="auto" w:fill="auto"/>
          </w:tcPr>
          <w:p w14:paraId="27206F60" w14:textId="77777777" w:rsidR="00DF444F" w:rsidRPr="00447069" w:rsidRDefault="00DF444F" w:rsidP="002920EF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01" w:type="dxa"/>
          </w:tcPr>
          <w:p w14:paraId="225D7AA9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696" w:type="dxa"/>
          </w:tcPr>
          <w:p w14:paraId="7737757D" w14:textId="77777777" w:rsidR="00DF444F" w:rsidRPr="00A1115A" w:rsidRDefault="00DF444F" w:rsidP="002920EF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C056B6" w:rsidRPr="00A1115A" w14:paraId="5BFE974F" w14:textId="77777777" w:rsidTr="002920E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0358F933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447" w:type="dxa"/>
            <w:shd w:val="clear" w:color="auto" w:fill="auto"/>
          </w:tcPr>
          <w:p w14:paraId="075CDD6B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843" w:type="dxa"/>
            <w:shd w:val="clear" w:color="auto" w:fill="auto"/>
          </w:tcPr>
          <w:p w14:paraId="10A6F4B7" w14:textId="09E9C5C4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7006D5B6" w14:textId="119F6151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4</w:t>
            </w:r>
          </w:p>
        </w:tc>
        <w:tc>
          <w:tcPr>
            <w:tcW w:w="1701" w:type="dxa"/>
          </w:tcPr>
          <w:p w14:paraId="5141A106" w14:textId="0599357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2.5</w:t>
            </w:r>
          </w:p>
        </w:tc>
        <w:tc>
          <w:tcPr>
            <w:tcW w:w="1696" w:type="dxa"/>
          </w:tcPr>
          <w:p w14:paraId="5DCB5166" w14:textId="29684B06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</w:tr>
      <w:tr w:rsidR="00C056B6" w:rsidRPr="00A1115A" w14:paraId="1E15D5DC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0FFA90F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7B058BD9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1ED2F726" w14:textId="6BD1EDE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1E603543" w14:textId="078C04C0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4.5</w:t>
            </w:r>
          </w:p>
        </w:tc>
        <w:tc>
          <w:tcPr>
            <w:tcW w:w="1701" w:type="dxa"/>
          </w:tcPr>
          <w:p w14:paraId="6BE8179D" w14:textId="668CF7EF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696" w:type="dxa"/>
          </w:tcPr>
          <w:p w14:paraId="41DEDECA" w14:textId="176EE18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</w:tr>
      <w:tr w:rsidR="00C056B6" w:rsidRPr="00A1115A" w14:paraId="6546876B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46BA10AB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6B1E4F5A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04D72ABB" w14:textId="040B321A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4D8F054D" w14:textId="22D547EE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02CB2BC0" w14:textId="73647A5B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475A10E2" w14:textId="31E10BA5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C056B6" w:rsidRPr="00A1115A" w14:paraId="0AA16836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DC5F221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DE6C92A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69BFF652" w14:textId="0E8DDEAD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04598C1F" w14:textId="0383494A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7A613D0D" w14:textId="2091CFA6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7F7019F9" w14:textId="3689E5F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C056B6" w:rsidRPr="00A1115A" w14:paraId="603662CF" w14:textId="77777777" w:rsidTr="002920E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2791BE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220F13B8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377450B0" w14:textId="5CDCDA4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842" w:type="dxa"/>
            <w:shd w:val="clear" w:color="auto" w:fill="auto"/>
          </w:tcPr>
          <w:p w14:paraId="0448376C" w14:textId="2BC2F8E1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6182E8A6" w14:textId="34AD1EE5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76240DE8" w14:textId="060A4F96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C056B6" w:rsidRPr="00A1115A" w14:paraId="426CE3FA" w14:textId="77777777" w:rsidTr="002920EF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21797DD6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447" w:type="dxa"/>
            <w:shd w:val="clear" w:color="auto" w:fill="auto"/>
          </w:tcPr>
          <w:p w14:paraId="4CDD3E07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5EA170BA" w14:textId="7A93E174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726E75C5" w14:textId="40449799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12A8FD7B" w14:textId="0824449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78111559" w14:textId="39154881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C056B6" w:rsidRPr="00A1115A" w14:paraId="11F1F607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6672D658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5E95D6B8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355B2823" w14:textId="79C6E8E0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051F91A6" w14:textId="6FA986D9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272332FF" w14:textId="06BD3BB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0C682221" w14:textId="75721148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C056B6" w:rsidRPr="00A1115A" w14:paraId="5968BEDB" w14:textId="77777777" w:rsidTr="002920EF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0A781A33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3C91DE16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4301B760" w14:textId="12B8658F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33E4BF5C" w14:textId="3A1FF5FC" w:rsidR="00C056B6" w:rsidRPr="00447069" w:rsidRDefault="00C056B6" w:rsidP="00C056B6">
            <w:pPr>
              <w:pStyle w:val="TAL"/>
              <w:rPr>
                <w:vertAlign w:val="superscript"/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698DEBF5" w14:textId="01DF9A84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04A21769" w14:textId="3CF4D50C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C056B6" w:rsidRPr="00A1115A" w14:paraId="43F2D086" w14:textId="77777777" w:rsidTr="002920EF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6EBBBD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D2515E2" w14:textId="77777777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62C538DF" w14:textId="246A427F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842" w:type="dxa"/>
            <w:shd w:val="clear" w:color="auto" w:fill="auto"/>
          </w:tcPr>
          <w:p w14:paraId="43239E93" w14:textId="73F11591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488745E4" w14:textId="4B9D763B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696" w:type="dxa"/>
          </w:tcPr>
          <w:p w14:paraId="08912987" w14:textId="52494140" w:rsidR="00C056B6" w:rsidRPr="00A1115A" w:rsidRDefault="00C056B6" w:rsidP="00C056B6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</w:tr>
    </w:tbl>
    <w:p w14:paraId="32E5A24E" w14:textId="77777777" w:rsidR="00DF444F" w:rsidRDefault="00DF444F" w:rsidP="00E6705B">
      <w:pPr>
        <w:rPr>
          <w:rFonts w:eastAsiaTheme="minorEastAsia"/>
          <w:lang w:eastAsia="zh-CN"/>
        </w:rPr>
      </w:pPr>
    </w:p>
    <w:p w14:paraId="3403E416" w14:textId="575412E9" w:rsidR="00383633" w:rsidRPr="003920BC" w:rsidRDefault="00383633" w:rsidP="0038363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3808E4"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 w:rsidR="006F098D">
        <w:rPr>
          <w:rFonts w:eastAsia="等线"/>
          <w:b/>
          <w:lang w:val="en-US" w:eastAsia="zh-CN"/>
        </w:rPr>
        <w:t xml:space="preserve">Consider MPR results for contiguous RB allocations in table </w:t>
      </w:r>
      <w:r w:rsidR="00617CB2">
        <w:rPr>
          <w:rFonts w:eastAsia="等线"/>
          <w:b/>
          <w:lang w:val="en-US" w:eastAsia="zh-CN"/>
        </w:rPr>
        <w:t>9</w:t>
      </w:r>
      <w:r w:rsidR="006F098D">
        <w:rPr>
          <w:rFonts w:eastAsia="等线"/>
          <w:b/>
          <w:lang w:val="en-US" w:eastAsia="zh-CN"/>
        </w:rPr>
        <w:t>.</w:t>
      </w:r>
    </w:p>
    <w:p w14:paraId="2B7284B2" w14:textId="0D8103BF" w:rsidR="00153E43" w:rsidRDefault="00153E43" w:rsidP="00153E43">
      <w:pPr>
        <w:pStyle w:val="1"/>
        <w:numPr>
          <w:ilvl w:val="0"/>
          <w:numId w:val="3"/>
        </w:numPr>
      </w:pPr>
      <w:r>
        <w:t>PC1.5 NCCA</w:t>
      </w:r>
    </w:p>
    <w:p w14:paraId="144C4861" w14:textId="24886390" w:rsidR="009B23D3" w:rsidRPr="00727054" w:rsidRDefault="009B23D3" w:rsidP="009B23D3">
      <w:pPr>
        <w:pStyle w:val="3"/>
        <w:ind w:left="720" w:hanging="720"/>
        <w:rPr>
          <w:rFonts w:eastAsia="宋体"/>
          <w:szCs w:val="18"/>
          <w:lang w:val="sv-SE" w:eastAsia="zh-CN"/>
        </w:rPr>
      </w:pPr>
      <w:r>
        <w:rPr>
          <w:rFonts w:eastAsia="宋体"/>
          <w:szCs w:val="18"/>
          <w:lang w:val="sv-SE" w:eastAsia="zh-CN"/>
        </w:rPr>
        <w:t>3</w:t>
      </w:r>
      <w:r w:rsidRPr="00727054">
        <w:rPr>
          <w:rFonts w:eastAsia="宋体"/>
          <w:szCs w:val="18"/>
          <w:lang w:val="sv-SE" w:eastAsia="zh-CN"/>
        </w:rPr>
        <w:t>.</w:t>
      </w:r>
      <w:r>
        <w:rPr>
          <w:rFonts w:eastAsia="宋体"/>
          <w:szCs w:val="18"/>
          <w:lang w:val="sv-SE" w:eastAsia="zh-CN"/>
        </w:rPr>
        <w:t>1</w:t>
      </w:r>
      <w:r w:rsidRPr="00727054">
        <w:rPr>
          <w:rFonts w:eastAsia="宋体"/>
          <w:szCs w:val="18"/>
          <w:lang w:val="sv-SE" w:eastAsia="zh-CN"/>
        </w:rPr>
        <w:t>.1 Initial MRP results</w:t>
      </w:r>
    </w:p>
    <w:p w14:paraId="4D817BA4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configurations are:</w:t>
      </w:r>
    </w:p>
    <w:p w14:paraId="7B712A93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 power class PC1.5</w:t>
      </w:r>
    </w:p>
    <w:p w14:paraId="3F7B4E1A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Two 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P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C2 PA</w:t>
      </w:r>
    </w:p>
    <w:p w14:paraId="7870094B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CP-OFDM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/</w:t>
      </w: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DFT-S-OFDM</w:t>
      </w:r>
    </w:p>
    <w:p w14:paraId="7D2177E1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20MHz+40MHz NCCA combinations with 20MHz gap in between</w:t>
      </w:r>
    </w:p>
    <w:p w14:paraId="0800F9D6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D05C4">
        <w:rPr>
          <w:rFonts w:ascii="Times New Roman" w:eastAsiaTheme="minorEastAsia" w:hAnsi="Times New Roman"/>
          <w:sz w:val="20"/>
          <w:szCs w:val="20"/>
          <w:lang w:val="en-GB" w:eastAsia="zh-CN"/>
        </w:rPr>
        <w:t>scs is 15khz</w:t>
      </w:r>
    </w:p>
    <w:p w14:paraId="287D4D67" w14:textId="77777777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LO number include 2LO, and 1LO+TxD</w:t>
      </w:r>
    </w:p>
    <w:p w14:paraId="6A0F26E8" w14:textId="1F604FA6" w:rsidR="009B23D3" w:rsidRDefault="009B23D3" w:rsidP="009B23D3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odulations 64QAM in both CCs</w:t>
      </w:r>
    </w:p>
    <w:p w14:paraId="79F29889" w14:textId="22CF545C" w:rsidR="000E1996" w:rsidRPr="005A3374" w:rsidRDefault="009B23D3" w:rsidP="005A3374">
      <w:pPr>
        <w:pStyle w:val="af5"/>
        <w:numPr>
          <w:ilvl w:val="0"/>
          <w:numId w:val="23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Equal PSD</w:t>
      </w:r>
    </w:p>
    <w:p w14:paraId="62547EDA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Both forward and reverse IMD impacts and necessary margins have been accounted in the simulation. Based on simulation results in [2] it was observed that the MPR results are similar for QPSK and 64QAM, therefore here only 64QAM is further analysed.</w:t>
      </w:r>
    </w:p>
    <w:p w14:paraId="5E93529A" w14:textId="6379E28E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MPR results are in table 1</w:t>
      </w:r>
      <w:r w:rsidR="00B57877">
        <w:rPr>
          <w:rFonts w:eastAsiaTheme="minorEastAsia"/>
          <w:lang w:eastAsia="zh-CN"/>
        </w:rPr>
        <w:t>0</w:t>
      </w:r>
      <w:r>
        <w:rPr>
          <w:rFonts w:eastAsiaTheme="minorEastAsia"/>
          <w:lang w:eastAsia="zh-CN"/>
        </w:rPr>
        <w:t xml:space="preserve"> and </w:t>
      </w:r>
      <w:r w:rsidR="00B57877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 xml:space="preserve"> for DFT-S-OFDM and CP-OFDM respectively</w:t>
      </w:r>
      <w:r w:rsidR="005A3374">
        <w:rPr>
          <w:rFonts w:eastAsiaTheme="minorEastAsia"/>
          <w:lang w:eastAsia="zh-CN"/>
        </w:rPr>
        <w:t xml:space="preserve"> </w:t>
      </w:r>
      <w:r w:rsidR="005A3374">
        <w:rPr>
          <w:rFonts w:eastAsiaTheme="minorEastAsia" w:hint="eastAsia"/>
          <w:lang w:eastAsia="zh-CN"/>
        </w:rPr>
        <w:t>t</w:t>
      </w:r>
      <w:r w:rsidR="005A3374">
        <w:rPr>
          <w:rFonts w:eastAsiaTheme="minorEastAsia"/>
          <w:lang w:eastAsia="zh-CN"/>
        </w:rPr>
        <w:t>o meet -30dBm</w:t>
      </w:r>
      <w:r w:rsidR="00494DF9">
        <w:rPr>
          <w:rFonts w:eastAsiaTheme="minorEastAsia"/>
          <w:lang w:eastAsia="zh-CN"/>
        </w:rPr>
        <w:t>/MHz</w:t>
      </w:r>
      <w:r w:rsidR="005A3374">
        <w:rPr>
          <w:rFonts w:eastAsiaTheme="minorEastAsia"/>
          <w:lang w:eastAsia="zh-CN"/>
        </w:rPr>
        <w:t xml:space="preserve"> SEM requirements.</w:t>
      </w:r>
    </w:p>
    <w:p w14:paraId="54D4BCE1" w14:textId="1841954E" w:rsidR="009B23D3" w:rsidRDefault="009B23D3" w:rsidP="009B23D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able 1</w:t>
      </w:r>
      <w:r w:rsidR="00B57877">
        <w:rPr>
          <w:rFonts w:eastAsiaTheme="minorEastAsia"/>
          <w:lang w:eastAsia="zh-CN"/>
        </w:rPr>
        <w:t>0</w:t>
      </w:r>
      <w:r>
        <w:rPr>
          <w:rFonts w:eastAsiaTheme="minorEastAsia"/>
          <w:lang w:eastAsia="zh-CN"/>
        </w:rPr>
        <w:t xml:space="preserve"> </w:t>
      </w:r>
      <w:r w:rsidRPr="000F2889">
        <w:rPr>
          <w:rFonts w:eastAsiaTheme="minorEastAsia"/>
          <w:lang w:eastAsia="zh-CN"/>
        </w:rPr>
        <w:t>DFT-S-OFDM</w:t>
      </w:r>
      <w:r>
        <w:rPr>
          <w:rFonts w:eastAsiaTheme="minorEastAsia"/>
          <w:lang w:eastAsia="zh-CN"/>
        </w:rPr>
        <w:t xml:space="preserve"> NCCA MPR results</w:t>
      </w:r>
    </w:p>
    <w:tbl>
      <w:tblPr>
        <w:tblW w:w="8751" w:type="dxa"/>
        <w:jc w:val="center"/>
        <w:tblLook w:val="04A0" w:firstRow="1" w:lastRow="0" w:firstColumn="1" w:lastColumn="0" w:noHBand="0" w:noVBand="1"/>
      </w:tblPr>
      <w:tblGrid>
        <w:gridCol w:w="972"/>
        <w:gridCol w:w="1360"/>
        <w:gridCol w:w="1166"/>
        <w:gridCol w:w="1360"/>
        <w:gridCol w:w="1166"/>
        <w:gridCol w:w="1166"/>
        <w:gridCol w:w="1561"/>
      </w:tblGrid>
      <w:tr w:rsidR="009B23D3" w:rsidRPr="00C52E9B" w14:paraId="53335F41" w14:textId="77777777" w:rsidTr="00B57877">
        <w:trPr>
          <w:trHeight w:val="250"/>
          <w:jc w:val="center"/>
        </w:trPr>
        <w:tc>
          <w:tcPr>
            <w:tcW w:w="87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EE2E7" w14:textId="77777777" w:rsidR="009B23D3" w:rsidRPr="00DF40BB" w:rsidRDefault="009B23D3" w:rsidP="00B57877">
            <w:pPr>
              <w:spacing w:after="0"/>
              <w:jc w:val="center"/>
            </w:pPr>
            <w:r w:rsidRPr="000F2889">
              <w:rPr>
                <w:rFonts w:eastAsiaTheme="minorEastAsia"/>
                <w:lang w:eastAsia="zh-CN"/>
              </w:rPr>
              <w:t>DFT-S-OFDM</w:t>
            </w:r>
            <w:r>
              <w:rPr>
                <w:rFonts w:eastAsiaTheme="minorEastAsia"/>
                <w:lang w:eastAsia="zh-CN"/>
              </w:rPr>
              <w:t xml:space="preserve"> (</w:t>
            </w:r>
            <w:r w:rsidRPr="009944CE">
              <w:rPr>
                <w:rFonts w:eastAsiaTheme="minorEastAsia"/>
                <w:lang w:eastAsia="zh-CN"/>
              </w:rPr>
              <w:t>64qam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9B23D3" w:rsidRPr="00C52E9B" w14:paraId="68E953A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A2850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497C45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162F8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EA054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9A75B" w14:textId="77777777" w:rsidR="009B23D3" w:rsidRPr="00664E71" w:rsidRDefault="009B23D3" w:rsidP="00B57877">
            <w:pPr>
              <w:spacing w:after="0"/>
              <w:jc w:val="center"/>
              <w:rPr>
                <w:rFonts w:ascii="Calibri" w:hAnsi="Calibri" w:cs="Calibri"/>
                <w:b/>
                <w:color w:val="0066FF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61A63D07" w14:textId="77777777" w:rsidR="009B23D3" w:rsidRPr="009944CE" w:rsidRDefault="009B23D3" w:rsidP="00B57877">
            <w:pPr>
              <w:spacing w:after="0"/>
              <w:jc w:val="center"/>
              <w:rPr>
                <w:b/>
                <w:color w:val="0066FF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2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LO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41800FC2" w14:textId="77777777" w:rsidR="009B23D3" w:rsidRPr="009944CE" w:rsidRDefault="009B23D3" w:rsidP="00B57877">
            <w:pPr>
              <w:spacing w:after="0"/>
              <w:jc w:val="center"/>
              <w:rPr>
                <w:b/>
                <w:color w:val="0066FF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1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LO + TxD</w:t>
            </w:r>
          </w:p>
        </w:tc>
      </w:tr>
      <w:tr w:rsidR="009B23D3" w:rsidRPr="00C52E9B" w14:paraId="6AC905E7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0C4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5A98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5808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794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5E997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57.96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87F0F1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6.4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D719E0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</w:tr>
      <w:tr w:rsidR="009B23D3" w:rsidRPr="00C52E9B" w14:paraId="1B2F91CB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45D1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3094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BF4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5F21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6607B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46.08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8504AF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5.9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B59B2D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</w:tr>
      <w:tr w:rsidR="009B23D3" w:rsidRPr="00C52E9B" w14:paraId="35CF0AC6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8D37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64BD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81A0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B246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F9307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2283BB2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5.4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C8718C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</w:tr>
      <w:tr w:rsidR="009B23D3" w:rsidRPr="00C52E9B" w14:paraId="5ABF9FF6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D1E6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4326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E833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CC11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8E067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045C73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5.4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FF8E6E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</w:tr>
      <w:tr w:rsidR="009B23D3" w:rsidRPr="00C52E9B" w14:paraId="7E0D6567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795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4BE6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9322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71AD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D041E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403C93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5.9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04B266A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9.6 </w:t>
            </w:r>
          </w:p>
        </w:tc>
      </w:tr>
      <w:tr w:rsidR="009B23D3" w:rsidRPr="00C52E9B" w14:paraId="6DF5E80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829C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6F5B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DE33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3B95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9DCBA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4775A64F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5.9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779FD45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</w:tr>
      <w:tr w:rsidR="009B23D3" w:rsidRPr="00C52E9B" w14:paraId="73A6FA2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2411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7B0D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8561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B815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E411A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F74290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65706A7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10.4 </w:t>
            </w:r>
          </w:p>
        </w:tc>
      </w:tr>
      <w:tr w:rsidR="009B23D3" w:rsidRPr="00C52E9B" w14:paraId="7AFFEB7A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6861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268D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C9CB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5743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96536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BAC97A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6.3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74346C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10.4 </w:t>
            </w:r>
          </w:p>
        </w:tc>
      </w:tr>
      <w:tr w:rsidR="009B23D3" w:rsidRPr="00C52E9B" w14:paraId="2D7E99AE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9B2B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8DE1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CA4CC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ADF9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016D2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11.52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4CA838E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6C9BBBC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13.6 </w:t>
            </w:r>
          </w:p>
        </w:tc>
      </w:tr>
      <w:tr w:rsidR="009B23D3" w:rsidRPr="00C52E9B" w14:paraId="2001E635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A757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9142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5C49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0B8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B3419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507A9F2A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B38E04F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13.6 </w:t>
            </w:r>
          </w:p>
        </w:tc>
      </w:tr>
      <w:tr w:rsidR="009B23D3" w:rsidRPr="00C52E9B" w14:paraId="7E3E7AE7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938E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B70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45BB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001E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4F2A1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45CAE74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29D792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13.6 </w:t>
            </w:r>
          </w:p>
        </w:tc>
      </w:tr>
      <w:tr w:rsidR="009B23D3" w:rsidRPr="00C52E9B" w14:paraId="3DD0894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DBA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0EA6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CCBC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370A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4C5AD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6.48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2A105AF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07F46E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15.0 </w:t>
            </w:r>
          </w:p>
        </w:tc>
      </w:tr>
      <w:tr w:rsidR="009B23D3" w:rsidRPr="00C52E9B" w14:paraId="4B284D08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3AF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8B99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5E2D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9F6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E2733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502BD0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5196AF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51DC140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0F8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1D11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0428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49AE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70DF9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65FC794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6.8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3781C22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2EB9FBEA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211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92D3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87EF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C588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C7560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BEFD159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A3F054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58D4A199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1FD4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F3CC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B74E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0E79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1305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44988B7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B2C2D5A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67501864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8447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lastRenderedPageBreak/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894C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06BA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E21C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2E04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BA2EFE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7.5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4DAC1F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0DF1CDC9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4913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4B3F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9E12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F72C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22AEF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4.32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E55DDF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7.5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F31A0C7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6529753A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0432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E072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5ACB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0269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4A86C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37BE1AF7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7.4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131D4695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294D4C33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32DA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A411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10E9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A916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D344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30FDB00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7.5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F5775C2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7BBD19DF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074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05AC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82C8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24BB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0205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275C0E2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7.5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A75940A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1BA7E68A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682D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62B4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70CF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97F8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F2EED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E77E063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8.1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77E808D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08FF11E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40C1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0543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B08D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DD6B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6146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70AA8F4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8.1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3F00490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09457E23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D80E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74FD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0071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BBD9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610D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1.44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3F10785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8.1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0BA61C5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78CDA49C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4C7B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E123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D33E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CE4A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DD73A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4316BB1D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8.9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A1528D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18.7 </w:t>
            </w:r>
          </w:p>
        </w:tc>
      </w:tr>
      <w:tr w:rsidR="009B23D3" w:rsidRPr="00C52E9B" w14:paraId="0A51404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FE5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936D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92ED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6E76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8AA46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2BB8EDF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8.9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708DC87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18.7 </w:t>
            </w:r>
          </w:p>
        </w:tc>
      </w:tr>
      <w:tr w:rsidR="009B23D3" w:rsidRPr="00C52E9B" w14:paraId="1BA3DE83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A8CD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94FA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05FD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06E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7F4E2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0.72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56A4C9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8.8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A08B8B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154F033E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C15B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ADEC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27B7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6B2D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871B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0.54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3D7F8AD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8.2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60FE42A1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18.8 </w:t>
            </w:r>
          </w:p>
        </w:tc>
      </w:tr>
      <w:tr w:rsidR="009B23D3" w:rsidRPr="00C52E9B" w14:paraId="74C81D6B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C127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CB71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7F99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EFDB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F02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0.36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744FB7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9.0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C708C6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18.8 </w:t>
            </w:r>
          </w:p>
        </w:tc>
      </w:tr>
    </w:tbl>
    <w:p w14:paraId="3C1D7A52" w14:textId="77777777" w:rsidR="009B23D3" w:rsidRDefault="009B23D3" w:rsidP="009B23D3">
      <w:pPr>
        <w:jc w:val="center"/>
        <w:rPr>
          <w:rFonts w:eastAsiaTheme="minorEastAsia"/>
          <w:lang w:eastAsia="zh-CN"/>
        </w:rPr>
      </w:pPr>
    </w:p>
    <w:p w14:paraId="51EA7DB8" w14:textId="303198A0" w:rsidR="009B23D3" w:rsidRPr="008D1442" w:rsidRDefault="009B23D3" w:rsidP="009B23D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able </w:t>
      </w:r>
      <w:r w:rsidR="00B57877">
        <w:rPr>
          <w:rFonts w:eastAsiaTheme="minorEastAsia"/>
          <w:lang w:eastAsia="zh-CN"/>
        </w:rPr>
        <w:t>11</w:t>
      </w:r>
      <w:r>
        <w:rPr>
          <w:rFonts w:eastAsiaTheme="minorEastAsia"/>
          <w:lang w:eastAsia="zh-CN"/>
        </w:rPr>
        <w:t xml:space="preserve"> CP</w:t>
      </w:r>
      <w:r w:rsidRPr="000F2889">
        <w:rPr>
          <w:rFonts w:eastAsiaTheme="minorEastAsia"/>
          <w:lang w:eastAsia="zh-CN"/>
        </w:rPr>
        <w:t>-OFDM</w:t>
      </w:r>
      <w:r>
        <w:rPr>
          <w:rFonts w:eastAsiaTheme="minorEastAsia"/>
          <w:lang w:eastAsia="zh-CN"/>
        </w:rPr>
        <w:t xml:space="preserve"> NCCA MPR results</w:t>
      </w:r>
    </w:p>
    <w:tbl>
      <w:tblPr>
        <w:tblW w:w="8751" w:type="dxa"/>
        <w:jc w:val="center"/>
        <w:tblLook w:val="04A0" w:firstRow="1" w:lastRow="0" w:firstColumn="1" w:lastColumn="0" w:noHBand="0" w:noVBand="1"/>
      </w:tblPr>
      <w:tblGrid>
        <w:gridCol w:w="972"/>
        <w:gridCol w:w="1360"/>
        <w:gridCol w:w="1166"/>
        <w:gridCol w:w="1360"/>
        <w:gridCol w:w="1166"/>
        <w:gridCol w:w="1166"/>
        <w:gridCol w:w="1561"/>
      </w:tblGrid>
      <w:tr w:rsidR="009B23D3" w:rsidRPr="00C52E9B" w14:paraId="2D96717A" w14:textId="77777777" w:rsidTr="00B57877">
        <w:trPr>
          <w:trHeight w:val="250"/>
          <w:jc w:val="center"/>
        </w:trPr>
        <w:tc>
          <w:tcPr>
            <w:tcW w:w="87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5E532" w14:textId="77777777" w:rsidR="009B23D3" w:rsidRPr="00DF40BB" w:rsidRDefault="009B23D3" w:rsidP="00B57877">
            <w:pPr>
              <w:spacing w:after="0"/>
              <w:jc w:val="center"/>
            </w:pPr>
            <w:r>
              <w:rPr>
                <w:rFonts w:eastAsiaTheme="minorEastAsia"/>
                <w:lang w:eastAsia="zh-CN"/>
              </w:rPr>
              <w:t>CP</w:t>
            </w:r>
            <w:r w:rsidRPr="000F2889">
              <w:rPr>
                <w:rFonts w:eastAsiaTheme="minorEastAsia"/>
                <w:lang w:eastAsia="zh-CN"/>
              </w:rPr>
              <w:t>-OFDM</w:t>
            </w:r>
            <w:r>
              <w:rPr>
                <w:rFonts w:eastAsiaTheme="minorEastAsia"/>
                <w:lang w:eastAsia="zh-CN"/>
              </w:rPr>
              <w:t xml:space="preserve"> (</w:t>
            </w:r>
            <w:r w:rsidRPr="009944CE">
              <w:rPr>
                <w:rFonts w:eastAsiaTheme="minorEastAsia"/>
                <w:lang w:eastAsia="zh-CN"/>
              </w:rPr>
              <w:t>64qam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9B23D3" w:rsidRPr="00C52E9B" w14:paraId="45D668B4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C25A4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LCRB1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CF9FE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RBSTART1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F5107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LCRB2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B44586" w14:textId="77777777" w:rsidR="009B23D3" w:rsidRPr="00BB6DDC" w:rsidRDefault="009B23D3" w:rsidP="00B57877">
            <w:pPr>
              <w:spacing w:after="0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RBSTART2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BE033" w14:textId="77777777" w:rsidR="009B23D3" w:rsidRPr="00664E71" w:rsidRDefault="009B23D3" w:rsidP="00B57877">
            <w:pPr>
              <w:spacing w:after="0"/>
              <w:jc w:val="center"/>
              <w:rPr>
                <w:rFonts w:ascii="Calibri" w:hAnsi="Calibri" w:cs="Calibri"/>
                <w:b/>
                <w:color w:val="0066FF"/>
                <w:sz w:val="16"/>
                <w:szCs w:val="16"/>
              </w:rPr>
            </w:pPr>
            <w:r w:rsidRPr="00C52E9B">
              <w:rPr>
                <w:rFonts w:ascii="Calibri" w:eastAsia="等线" w:hAnsi="Calibri" w:cs="Calibri"/>
                <w:color w:val="000000"/>
                <w:sz w:val="16"/>
                <w:szCs w:val="22"/>
                <w:lang w:val="en-US" w:eastAsia="zh-CN"/>
              </w:rPr>
              <w:t>B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center"/>
          </w:tcPr>
          <w:p w14:paraId="7434D90B" w14:textId="77777777" w:rsidR="009B23D3" w:rsidRPr="009944CE" w:rsidRDefault="009B23D3" w:rsidP="00B57877">
            <w:pPr>
              <w:spacing w:after="0"/>
              <w:jc w:val="center"/>
              <w:rPr>
                <w:b/>
                <w:color w:val="0066FF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2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LO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  <w:vAlign w:val="center"/>
          </w:tcPr>
          <w:p w14:paraId="2A778281" w14:textId="77777777" w:rsidR="009B23D3" w:rsidRPr="009944CE" w:rsidRDefault="009B23D3" w:rsidP="00B57877">
            <w:pPr>
              <w:spacing w:after="0"/>
              <w:jc w:val="center"/>
              <w:rPr>
                <w:b/>
                <w:color w:val="0066FF"/>
              </w:rPr>
            </w:pPr>
            <w:r w:rsidRPr="009944CE">
              <w:rPr>
                <w:rFonts w:ascii="Calibri" w:eastAsia="等线" w:hAnsi="Calibri" w:cs="Calibri" w:hint="eastAsia"/>
                <w:b/>
                <w:color w:val="0066FF"/>
                <w:sz w:val="16"/>
                <w:szCs w:val="22"/>
                <w:lang w:val="en-US" w:eastAsia="zh-CN"/>
              </w:rPr>
              <w:t>1</w:t>
            </w:r>
            <w:r w:rsidRPr="009944CE">
              <w:rPr>
                <w:rFonts w:ascii="Calibri" w:eastAsia="等线" w:hAnsi="Calibri" w:cs="Calibri"/>
                <w:b/>
                <w:color w:val="0066FF"/>
                <w:sz w:val="16"/>
                <w:szCs w:val="22"/>
                <w:lang w:val="en-US" w:eastAsia="zh-CN"/>
              </w:rPr>
              <w:t>LO + TxD</w:t>
            </w:r>
          </w:p>
        </w:tc>
      </w:tr>
      <w:tr w:rsidR="009B23D3" w:rsidRPr="00C52E9B" w14:paraId="781ACDD4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B931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5A63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5E71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035A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713B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57.96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85C61B3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7.6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B1CBA1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9.6 </w:t>
            </w:r>
          </w:p>
        </w:tc>
      </w:tr>
      <w:tr w:rsidR="009B23D3" w:rsidRPr="00C52E9B" w14:paraId="546F7EEA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2BF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D5BA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1B16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F2B1C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5AC96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46.08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320AC10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7.0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619CB8E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</w:tr>
      <w:tr w:rsidR="009B23D3" w:rsidRPr="00C52E9B" w14:paraId="5F607F72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4CBE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EF7D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5EEC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6510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FB311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5525632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6.5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16589533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</w:tr>
      <w:tr w:rsidR="009B23D3" w:rsidRPr="00C52E9B" w14:paraId="32AA38DF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21E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72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FDE4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E520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ED94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130F5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110167F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6.5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13BEAC4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10.4 </w:t>
            </w:r>
          </w:p>
        </w:tc>
      </w:tr>
      <w:tr w:rsidR="009B23D3" w:rsidRPr="00C52E9B" w14:paraId="063831D3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48A6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F08A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CE4F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89F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51DE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21.96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DC8F7D7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7.0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1D8D38A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9.6 </w:t>
            </w:r>
          </w:p>
        </w:tc>
      </w:tr>
      <w:tr w:rsidR="009B23D3" w:rsidRPr="00C52E9B" w14:paraId="422C05DC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C133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9FB3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7962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8CF2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FFBB6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21.6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278485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7.0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3B7CEA0F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10.4 </w:t>
            </w:r>
          </w:p>
        </w:tc>
      </w:tr>
      <w:tr w:rsidR="009B23D3" w:rsidRPr="00C52E9B" w14:paraId="6791063F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99C8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74F3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7FA0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0C0B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E9102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91DFA3A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7.0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E1570B2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10.4 </w:t>
            </w:r>
          </w:p>
        </w:tc>
      </w:tr>
      <w:tr w:rsidR="009B23D3" w:rsidRPr="00C52E9B" w14:paraId="61CE1DF4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997D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339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1518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1EB6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FD6C3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16.56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421EA73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7.6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D02DC67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10.4 </w:t>
            </w:r>
          </w:p>
        </w:tc>
      </w:tr>
      <w:tr w:rsidR="009B23D3" w:rsidRPr="00C52E9B" w14:paraId="5D619F53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FFED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173B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066D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5B3E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35313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11.52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F96D58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8.2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88B26F1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12.4 </w:t>
            </w:r>
          </w:p>
        </w:tc>
      </w:tr>
      <w:tr w:rsidR="009B23D3" w:rsidRPr="00C52E9B" w14:paraId="0A80527C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20B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3BE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90F8C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651E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05E1D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3A87408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7.6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71C415A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13.6 </w:t>
            </w:r>
          </w:p>
        </w:tc>
      </w:tr>
      <w:tr w:rsidR="009B23D3" w:rsidRPr="00C52E9B" w14:paraId="652B978B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9213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BD70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418C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86FB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21059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10.08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BBA1CDF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8.2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DF2582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13.6 </w:t>
            </w:r>
          </w:p>
        </w:tc>
      </w:tr>
      <w:tr w:rsidR="009B23D3" w:rsidRPr="00C52E9B" w14:paraId="7E0F09F9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19A1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25CF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486E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847B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37A90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6.48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2471CCA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8.1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3CC57465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14.9 </w:t>
            </w:r>
          </w:p>
        </w:tc>
      </w:tr>
      <w:tr w:rsidR="009B23D3" w:rsidRPr="00C52E9B" w14:paraId="196FD92B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E9A0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6FEA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3B11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DC58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0985A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5BA17E4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8.1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D762B81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14.9 </w:t>
            </w:r>
          </w:p>
        </w:tc>
      </w:tr>
      <w:tr w:rsidR="009B23D3" w:rsidRPr="00C52E9B" w14:paraId="32D0DF82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B104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C3C7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8CF4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521D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0651D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363D6D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8.2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836A12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16.7 </w:t>
            </w:r>
          </w:p>
        </w:tc>
      </w:tr>
      <w:tr w:rsidR="009B23D3" w:rsidRPr="00C52E9B" w14:paraId="068EFD69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B5A9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0117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A4F8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E2D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2A645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F819B4D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8.2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A2FCB17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20A28E2A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C66A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A254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3DE4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2C49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198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DF395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3AF683A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8.8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1E25866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3B50D1C2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4AC3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E797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7984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912B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0B2AD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5.04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4F1384C4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3AD93EF3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052110E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BE56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B954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A92D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132D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7C34F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4.32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ECC94C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8.8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597553EA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543DCABF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1252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C64A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F0A3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7401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207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17143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C43142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8.9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3469A723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5716BD52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7E3D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CA2D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110D7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FDB0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35E7C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2.88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7D4C8FF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8.8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7D3AE2A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4DFA8F76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9CEB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8A8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BA93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7C86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0B379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3.24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1931F37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8.8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2C54D84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16.6 </w:t>
            </w:r>
          </w:p>
        </w:tc>
      </w:tr>
      <w:tr w:rsidR="009B23D3" w:rsidRPr="00C52E9B" w14:paraId="43CFCE4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E700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C349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AC80C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92E8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9E2E7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2362A22B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19F414D4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32895DC1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840CC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99E5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E9A1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8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B460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9EE7B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2.16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5BEEB52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9.6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6FA89C84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75E62C07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E7AD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9AF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213C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CB00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9B903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1.44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412B71F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9.5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3AC014A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18.5 </w:t>
            </w:r>
          </w:p>
        </w:tc>
      </w:tr>
      <w:tr w:rsidR="009B23D3" w:rsidRPr="00C52E9B" w14:paraId="087C314E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3FA10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CF27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F3B2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CA17B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BB783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5F1BEF89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10.3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DC13788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18.5 </w:t>
            </w:r>
          </w:p>
        </w:tc>
      </w:tr>
      <w:tr w:rsidR="009B23D3" w:rsidRPr="00C52E9B" w14:paraId="54237A2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C2919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15A8D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BD57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86AE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AF13F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1.08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FF5CDFC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9.6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43EC1D0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21.2 </w:t>
            </w:r>
          </w:p>
        </w:tc>
      </w:tr>
      <w:tr w:rsidR="009B23D3" w:rsidRPr="00C52E9B" w14:paraId="11016450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107DF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7E59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F4A7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8534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DDF8D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0.72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F75FEE2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9.6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1CC01C10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5BF2F4EE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20403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0D4B6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D1A12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D0BE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E0FAB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0.54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638BFCB1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9.7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C6A0FF6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18.6 </w:t>
            </w:r>
          </w:p>
        </w:tc>
      </w:tr>
      <w:tr w:rsidR="009B23D3" w:rsidRPr="00C52E9B" w14:paraId="49463764" w14:textId="77777777" w:rsidTr="00B57877">
        <w:trPr>
          <w:trHeight w:val="250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B40E1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4B93A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2B678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EF9C" w14:textId="77777777" w:rsidR="009B23D3" w:rsidRPr="00BB6DDC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color w:val="000000"/>
                <w:sz w:val="16"/>
                <w:szCs w:val="16"/>
                <w:lang w:val="en-US" w:eastAsia="zh-CN"/>
              </w:rPr>
            </w:pPr>
            <w:r w:rsidRPr="00BB6DDC">
              <w:rPr>
                <w:rFonts w:ascii="Calibri" w:hAnsi="Calibri" w:cs="Calibri"/>
                <w:sz w:val="16"/>
                <w:szCs w:val="16"/>
              </w:rPr>
              <w:t>215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B2198" w14:textId="77777777" w:rsidR="009B23D3" w:rsidRPr="00664E71" w:rsidRDefault="009B23D3" w:rsidP="00B57877">
            <w:pPr>
              <w:spacing w:after="0"/>
              <w:jc w:val="center"/>
              <w:rPr>
                <w:rFonts w:ascii="Calibri" w:eastAsia="等线" w:hAnsi="Calibri" w:cs="Calibri"/>
                <w:b/>
                <w:color w:val="0066FF"/>
                <w:sz w:val="16"/>
                <w:szCs w:val="16"/>
                <w:lang w:val="en-US" w:eastAsia="zh-CN"/>
              </w:rPr>
            </w:pPr>
            <w:r w:rsidRPr="00664E71">
              <w:rPr>
                <w:rFonts w:ascii="Calibri" w:hAnsi="Calibri" w:cs="Calibri"/>
                <w:b/>
                <w:color w:val="0066FF"/>
                <w:sz w:val="16"/>
                <w:szCs w:val="16"/>
              </w:rPr>
              <w:t>0.36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</w:tcPr>
          <w:p w14:paraId="0BC489AE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9.7 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noWrap/>
          </w:tcPr>
          <w:p w14:paraId="0DE29A4D" w14:textId="77777777" w:rsidR="009B23D3" w:rsidRPr="00055A35" w:rsidRDefault="009B23D3" w:rsidP="00B57877">
            <w:pPr>
              <w:spacing w:after="0"/>
              <w:jc w:val="center"/>
              <w:rPr>
                <w:rFonts w:ascii="Calibri" w:hAnsi="Calibri" w:cs="Calibri"/>
                <w:sz w:val="18"/>
                <w:szCs w:val="16"/>
              </w:rPr>
            </w:pPr>
            <w:r w:rsidRPr="00055A35">
              <w:rPr>
                <w:sz w:val="18"/>
              </w:rPr>
              <w:t xml:space="preserve">21.3 </w:t>
            </w:r>
          </w:p>
        </w:tc>
      </w:tr>
    </w:tbl>
    <w:p w14:paraId="25C7D2BE" w14:textId="77777777" w:rsidR="009B23D3" w:rsidRDefault="009B23D3" w:rsidP="009B23D3">
      <w:pPr>
        <w:rPr>
          <w:rFonts w:eastAsiaTheme="minorEastAsia"/>
          <w:lang w:eastAsia="zh-CN"/>
        </w:rPr>
      </w:pPr>
    </w:p>
    <w:p w14:paraId="7DEC8D93" w14:textId="77777777" w:rsidR="009B23D3" w:rsidRPr="00727054" w:rsidRDefault="009B23D3" w:rsidP="009B23D3">
      <w:pPr>
        <w:pStyle w:val="3"/>
        <w:ind w:left="720" w:hanging="720"/>
        <w:rPr>
          <w:rFonts w:eastAsia="宋体"/>
          <w:szCs w:val="18"/>
          <w:lang w:val="sv-SE" w:eastAsia="zh-CN"/>
        </w:rPr>
      </w:pPr>
      <w:r w:rsidRPr="00727054">
        <w:rPr>
          <w:rFonts w:eastAsia="宋体"/>
          <w:szCs w:val="18"/>
          <w:lang w:val="sv-SE" w:eastAsia="zh-CN"/>
        </w:rPr>
        <w:t xml:space="preserve">2.2.2 Summary of MRP results for </w:t>
      </w:r>
      <w:r>
        <w:rPr>
          <w:rFonts w:eastAsia="宋体"/>
          <w:szCs w:val="18"/>
          <w:lang w:val="sv-SE" w:eastAsia="zh-CN"/>
        </w:rPr>
        <w:t>NC CA</w:t>
      </w:r>
    </w:p>
    <w:p w14:paraId="77003656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From above results, it can be seen the results are similar for DFT-S-OFDM and CP-OFDM. Figure 1 use the max value from DFT and CP OFDM.</w:t>
      </w:r>
    </w:p>
    <w:p w14:paraId="5E317DD9" w14:textId="77777777" w:rsidR="009B23D3" w:rsidRDefault="009B23D3" w:rsidP="009B23D3">
      <w:pPr>
        <w:jc w:val="center"/>
        <w:rPr>
          <w:rFonts w:eastAsiaTheme="minorEastAsia"/>
          <w:lang w:eastAsia="zh-CN"/>
        </w:rPr>
      </w:pPr>
      <w:r>
        <w:rPr>
          <w:noProof/>
        </w:rPr>
        <w:lastRenderedPageBreak/>
        <w:drawing>
          <wp:inline distT="0" distB="0" distL="0" distR="0" wp14:anchorId="0698A4C1" wp14:editId="28F54220">
            <wp:extent cx="4694830" cy="385254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02524" cy="3858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5CA5F" w14:textId="77777777" w:rsidR="009B23D3" w:rsidRDefault="009B23D3" w:rsidP="009B23D3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 1 NC CA MPR results</w:t>
      </w:r>
    </w:p>
    <w:p w14:paraId="78215E7F" w14:textId="77777777" w:rsidR="009B23D3" w:rsidRDefault="009B23D3" w:rsidP="009B23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proposed MPR values for PC1.5 NC CA are as below:</w:t>
      </w:r>
    </w:p>
    <w:p w14:paraId="333332FC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not indicated (1LO+TxD)</w:t>
      </w:r>
    </w:p>
    <w:p w14:paraId="728059B0" w14:textId="77777777" w:rsidR="00866C27" w:rsidRDefault="009B23D3" w:rsidP="009B23D3">
      <w:pPr>
        <w:ind w:left="420"/>
        <w:rPr>
          <w:rFonts w:eastAsiaTheme="minorEastAsia"/>
          <w:lang w:eastAsia="zh-CN"/>
        </w:rPr>
      </w:pPr>
      <w:bookmarkStart w:id="2" w:name="_Hlk173944279"/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PR =   </w:t>
      </w:r>
      <w:r w:rsidR="00866C27">
        <w:rPr>
          <w:rFonts w:eastAsiaTheme="minorEastAsia"/>
          <w:lang w:eastAsia="zh-CN"/>
        </w:rPr>
        <w:t>20;</w:t>
      </w:r>
      <w:r w:rsidR="00866C27">
        <w:rPr>
          <w:rFonts w:eastAsiaTheme="minorEastAsia"/>
          <w:lang w:eastAsia="zh-CN"/>
        </w:rPr>
        <w:tab/>
      </w:r>
      <w:r w:rsidR="00866C27">
        <w:rPr>
          <w:rFonts w:eastAsiaTheme="minorEastAsia"/>
          <w:lang w:eastAsia="zh-CN"/>
        </w:rPr>
        <w:tab/>
        <w:t>0 &lt; B &lt; 2.16</w:t>
      </w:r>
    </w:p>
    <w:p w14:paraId="381580DC" w14:textId="2BFD49F8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18;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2.16 =&lt; B &lt; 10.08</w:t>
      </w:r>
    </w:p>
    <w:p w14:paraId="4AEAAC43" w14:textId="27DF643A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10.08 =&lt; B &lt; 16.56</w:t>
      </w:r>
    </w:p>
    <w:p w14:paraId="24A5A448" w14:textId="019C28DD" w:rsidR="00866C27" w:rsidRDefault="00866C27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13;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16.56 =&lt; B &lt; 21.96</w:t>
      </w:r>
    </w:p>
    <w:p w14:paraId="41629DCE" w14:textId="29D18E67" w:rsidR="009B23D3" w:rsidRDefault="009B23D3" w:rsidP="00866C27">
      <w:pPr>
        <w:ind w:left="988" w:firstLine="148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21.96 =&lt; B</w:t>
      </w:r>
    </w:p>
    <w:p w14:paraId="7F4CCB1D" w14:textId="3859F0CF" w:rsidR="009B23D3" w:rsidRDefault="009B23D3" w:rsidP="009B23D3">
      <w:pPr>
        <w:ind w:left="4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</w:p>
    <w:bookmarkEnd w:id="2"/>
    <w:p w14:paraId="40190B3A" w14:textId="77777777" w:rsidR="009B23D3" w:rsidRPr="00B634B7" w:rsidRDefault="009B23D3" w:rsidP="009B23D3">
      <w:pPr>
        <w:pStyle w:val="af5"/>
        <w:numPr>
          <w:ilvl w:val="0"/>
          <w:numId w:val="24"/>
        </w:numPr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192245F9" w14:textId="77777777" w:rsidR="00866C27" w:rsidRDefault="00866C27" w:rsidP="008F3875">
      <w:pPr>
        <w:ind w:leftChars="210" w:left="4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PR =     11;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0 &lt; B &lt; 3.24</w:t>
      </w:r>
    </w:p>
    <w:p w14:paraId="52E31695" w14:textId="77777777" w:rsidR="00866C27" w:rsidRDefault="00866C27" w:rsidP="008F3875">
      <w:pPr>
        <w:ind w:leftChars="478" w:left="9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3.24 =&lt; B &lt; 5.4</w:t>
      </w:r>
    </w:p>
    <w:p w14:paraId="6CE623A6" w14:textId="77777777" w:rsidR="00866C27" w:rsidRDefault="00866C27" w:rsidP="008F3875">
      <w:pPr>
        <w:ind w:leftChars="636" w:left="127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5.4 =&lt; B &lt; 11.52</w:t>
      </w:r>
    </w:p>
    <w:p w14:paraId="53F2891F" w14:textId="206DBFE0" w:rsidR="00866C27" w:rsidRPr="002540ED" w:rsidRDefault="00866C27" w:rsidP="008F3875">
      <w:pPr>
        <w:ind w:leftChars="636" w:left="127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 w:rsidR="00B439BF"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>11.52 =&lt; B</w:t>
      </w:r>
    </w:p>
    <w:p w14:paraId="06C6159B" w14:textId="77777777" w:rsidR="009B23D3" w:rsidRDefault="009B23D3" w:rsidP="009B23D3">
      <w:pPr>
        <w:rPr>
          <w:rFonts w:eastAsiaTheme="minorEastAsia"/>
          <w:lang w:eastAsia="zh-CN"/>
        </w:rPr>
      </w:pPr>
    </w:p>
    <w:p w14:paraId="78378FE8" w14:textId="5418C311" w:rsidR="009B23D3" w:rsidRPr="003920BC" w:rsidRDefault="009B23D3" w:rsidP="009B23D3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 w:rsidR="00E038E3">
        <w:rPr>
          <w:rFonts w:eastAsia="等线"/>
          <w:b/>
          <w:lang w:val="en-US" w:eastAsia="zh-CN"/>
        </w:rPr>
        <w:t>3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NCCA as above</w:t>
      </w:r>
      <w:r w:rsidR="004D5F6D" w:rsidRPr="004D5F6D">
        <w:t xml:space="preserve"> </w:t>
      </w:r>
      <w:r w:rsidR="004D5F6D"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3F517BB7" w14:textId="77777777" w:rsidR="00383633" w:rsidRPr="009B23D3" w:rsidRDefault="00383633" w:rsidP="00E6705B">
      <w:pPr>
        <w:rPr>
          <w:rFonts w:eastAsiaTheme="minorEastAsia"/>
          <w:lang w:eastAsia="zh-CN"/>
        </w:rPr>
      </w:pPr>
    </w:p>
    <w:p w14:paraId="7C2A5535" w14:textId="0C0D5BE4" w:rsidR="0023469E" w:rsidRDefault="0023469E" w:rsidP="0023469E">
      <w:pPr>
        <w:pStyle w:val="1"/>
        <w:numPr>
          <w:ilvl w:val="0"/>
          <w:numId w:val="3"/>
        </w:numPr>
      </w:pPr>
      <w:r>
        <w:lastRenderedPageBreak/>
        <w:t>Conclusion</w:t>
      </w:r>
    </w:p>
    <w:p w14:paraId="52F56159" w14:textId="5CC6CA0A" w:rsidR="0023469E" w:rsidRDefault="0023469E" w:rsidP="0023469E">
      <w:pPr>
        <w:spacing w:after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his paper analyzed the </w:t>
      </w:r>
      <w:r w:rsidR="00663DBA">
        <w:rPr>
          <w:rFonts w:eastAsiaTheme="minorEastAsia"/>
          <w:lang w:val="en-US" w:eastAsia="zh-CN"/>
        </w:rPr>
        <w:t>MPR for PC1.5 intra-band contiguous CA, got below proposals.</w:t>
      </w:r>
      <w:r w:rsidR="00584C15">
        <w:rPr>
          <w:rFonts w:eastAsiaTheme="minorEastAsia"/>
          <w:lang w:val="en-US" w:eastAsia="zh-CN"/>
        </w:rPr>
        <w:t xml:space="preserve"> </w:t>
      </w:r>
    </w:p>
    <w:bookmarkEnd w:id="0"/>
    <w:p w14:paraId="48457E91" w14:textId="77777777" w:rsidR="003808E4" w:rsidRDefault="003808E4" w:rsidP="003808E4">
      <w:pPr>
        <w:rPr>
          <w:rFonts w:eastAsiaTheme="minorEastAsia"/>
          <w:lang w:eastAsia="zh-CN"/>
        </w:rPr>
      </w:pPr>
    </w:p>
    <w:p w14:paraId="2D155B6A" w14:textId="666B3430" w:rsidR="003808E4" w:rsidRDefault="003808E4" w:rsidP="003808E4">
      <w:pPr>
        <w:ind w:left="1418" w:hangingChars="709" w:hanging="1418"/>
        <w:rPr>
          <w:rFonts w:eastAsia="等线"/>
          <w:b/>
          <w:lang w:val="en-US"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1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for non-contiguous RB allocations in two CCs in table 3.</w:t>
      </w:r>
    </w:p>
    <w:p w14:paraId="0E2F8B76" w14:textId="77777777" w:rsidR="003808E4" w:rsidRDefault="003808E4" w:rsidP="003808E4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3 MPR for non-contiguous RB allocation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E038E3" w:rsidRPr="00A1115A" w14:paraId="5CD5C09B" w14:textId="77777777" w:rsidTr="000E1996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22D86AB" w14:textId="77777777" w:rsidR="00E038E3" w:rsidRPr="00A1115A" w:rsidRDefault="00E038E3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6794166D" w14:textId="77777777" w:rsidR="00E038E3" w:rsidRPr="00A1115A" w:rsidRDefault="00E038E3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372D384D" w14:textId="77777777" w:rsidR="00E038E3" w:rsidRPr="00A1115A" w:rsidRDefault="00E038E3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E038E3" w:rsidRPr="00A1115A" w14:paraId="0FD2889D" w14:textId="77777777" w:rsidTr="000E1996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0F4AE3F6" w14:textId="77777777" w:rsidR="00E038E3" w:rsidRPr="00A1115A" w:rsidRDefault="00E038E3" w:rsidP="000E1996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47180C30" w14:textId="77777777" w:rsidR="00E038E3" w:rsidRPr="00A1115A" w:rsidRDefault="00E038E3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009873A5" w14:textId="77777777" w:rsidR="00E038E3" w:rsidRPr="00A1115A" w:rsidRDefault="00E038E3" w:rsidP="000E1996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73992B20" w14:textId="77777777" w:rsidR="00E038E3" w:rsidRPr="00A1115A" w:rsidRDefault="00E038E3" w:rsidP="000E1996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56184E94" w14:textId="77777777" w:rsidR="00E038E3" w:rsidRPr="00A1115A" w:rsidRDefault="00E038E3" w:rsidP="000E1996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14:paraId="7D8B74FB" w14:textId="77777777" w:rsidR="00E038E3" w:rsidRPr="00A1115A" w:rsidRDefault="00E038E3" w:rsidP="000E1996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6A13ACA1" w14:textId="77777777" w:rsidR="00E038E3" w:rsidRPr="00A1115A" w:rsidRDefault="00E038E3" w:rsidP="000E1996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</w:p>
        </w:tc>
      </w:tr>
      <w:tr w:rsidR="00E038E3" w:rsidRPr="00A1115A" w14:paraId="143EDFB2" w14:textId="77777777" w:rsidTr="000E1996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1ACFA6A2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B386626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2DB39CB8" w14:textId="77777777" w:rsidR="00E038E3" w:rsidRPr="00447069" w:rsidRDefault="00E038E3" w:rsidP="000E1996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5E8FFB4F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54A8F5F1" w14:textId="77777777" w:rsidR="00E038E3" w:rsidRPr="00FF2CFF" w:rsidRDefault="00E038E3" w:rsidP="000E1996">
            <w:pPr>
              <w:pStyle w:val="TAL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70EFFC22" w14:textId="77777777" w:rsidR="00E038E3" w:rsidRPr="00DE02D6" w:rsidRDefault="00E038E3" w:rsidP="000E1996">
            <w:pPr>
              <w:pStyle w:val="TAL"/>
              <w:rPr>
                <w:vertAlign w:val="superscript"/>
                <w:lang w:val="en-US" w:eastAsia="zh-CN"/>
              </w:rPr>
            </w:pPr>
            <w:r>
              <w:t>5</w:t>
            </w:r>
          </w:p>
        </w:tc>
        <w:tc>
          <w:tcPr>
            <w:tcW w:w="1252" w:type="dxa"/>
          </w:tcPr>
          <w:p w14:paraId="41A89F89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0B17E9">
              <w:t>6.</w:t>
            </w:r>
            <w:r>
              <w:t>5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7CFD15EB" w14:textId="77777777" w:rsidR="00E038E3" w:rsidRPr="00FF2CFF" w:rsidRDefault="00E038E3" w:rsidP="000E1996">
            <w:pPr>
              <w:pStyle w:val="TAL"/>
              <w:rPr>
                <w:lang w:val="en-US" w:eastAsia="zh-CN"/>
              </w:rPr>
            </w:pPr>
            <w:r w:rsidRPr="000B17E9">
              <w:t>9</w:t>
            </w:r>
          </w:p>
        </w:tc>
      </w:tr>
      <w:tr w:rsidR="00E038E3" w:rsidRPr="00A1115A" w14:paraId="4B234F7E" w14:textId="77777777" w:rsidTr="000E1996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4B1864F0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01E52AA6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FA1E584" w14:textId="77777777" w:rsidR="00E038E3" w:rsidRPr="00447069" w:rsidRDefault="00E038E3" w:rsidP="000E1996">
            <w:pPr>
              <w:pStyle w:val="TAL"/>
              <w:rPr>
                <w:vertAlign w:val="superscript"/>
                <w:lang w:val="en-US"/>
              </w:rPr>
            </w:pPr>
            <w:r w:rsidRPr="000B17E9">
              <w:t>5</w:t>
            </w:r>
          </w:p>
        </w:tc>
        <w:tc>
          <w:tcPr>
            <w:tcW w:w="1368" w:type="dxa"/>
            <w:shd w:val="clear" w:color="auto" w:fill="auto"/>
          </w:tcPr>
          <w:p w14:paraId="10EED02D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B502F3" w14:textId="77777777" w:rsidR="00E038E3" w:rsidRPr="00FF2CFF" w:rsidRDefault="00E038E3" w:rsidP="000E1996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1F3EEB63" w14:textId="77777777" w:rsidR="00E038E3" w:rsidRPr="00DE02D6" w:rsidRDefault="00E038E3" w:rsidP="000E1996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</w:t>
            </w:r>
          </w:p>
        </w:tc>
        <w:tc>
          <w:tcPr>
            <w:tcW w:w="1252" w:type="dxa"/>
          </w:tcPr>
          <w:p w14:paraId="4BD8F6E7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>
              <w:t>7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4CFC3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038E3" w:rsidRPr="00A1115A" w14:paraId="282A63E9" w14:textId="77777777" w:rsidTr="000E1996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4AD84F1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FD1E82B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22C49290" w14:textId="77777777" w:rsidR="00E038E3" w:rsidRPr="00447069" w:rsidRDefault="00E038E3" w:rsidP="000E1996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6A376917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77BD5" w14:textId="77777777" w:rsidR="00E038E3" w:rsidRPr="00FF2CFF" w:rsidRDefault="00E038E3" w:rsidP="000E1996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01E68A7A" w14:textId="77777777" w:rsidR="00E038E3" w:rsidRPr="00DE02D6" w:rsidRDefault="00E038E3" w:rsidP="000E1996">
            <w:pPr>
              <w:pStyle w:val="TAL"/>
              <w:rPr>
                <w:vertAlign w:val="superscript"/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252" w:type="dxa"/>
          </w:tcPr>
          <w:p w14:paraId="045B139C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0B17E9">
              <w:t>7.</w:t>
            </w:r>
            <w:r>
              <w:t>5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0BFE5F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E038E3" w:rsidRPr="00A1115A" w14:paraId="43E7CC09" w14:textId="77777777" w:rsidTr="000E1996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D47B154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426AD73E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7D0412A" w14:textId="77777777" w:rsidR="00E038E3" w:rsidRPr="00A1115A" w:rsidRDefault="00E038E3" w:rsidP="000E1996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2B60A15B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AE345" w14:textId="77777777" w:rsidR="00E038E3" w:rsidRPr="00FF2CFF" w:rsidRDefault="00E038E3" w:rsidP="000E1996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638DA548" w14:textId="77777777" w:rsidR="00E038E3" w:rsidRPr="00A1115A" w:rsidRDefault="00E038E3" w:rsidP="000E1996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252" w:type="dxa"/>
          </w:tcPr>
          <w:p w14:paraId="4C0AA57B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B2FDB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</w:tr>
      <w:tr w:rsidR="00E038E3" w:rsidRPr="00A1115A" w14:paraId="1E783B02" w14:textId="77777777" w:rsidTr="000E1996">
        <w:trPr>
          <w:trHeight w:val="187"/>
          <w:jc w:val="center"/>
        </w:trPr>
        <w:tc>
          <w:tcPr>
            <w:tcW w:w="96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E8B4931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3083A110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4C6A87F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143AE722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1B268" w14:textId="77777777" w:rsidR="00E038E3" w:rsidRPr="00FF2CFF" w:rsidRDefault="00E038E3" w:rsidP="000E1996">
            <w:pPr>
              <w:pStyle w:val="TAL"/>
              <w:rPr>
                <w:lang w:val="en-US"/>
              </w:rPr>
            </w:pPr>
            <w:r>
              <w:t>10</w:t>
            </w:r>
          </w:p>
        </w:tc>
        <w:tc>
          <w:tcPr>
            <w:tcW w:w="1267" w:type="dxa"/>
          </w:tcPr>
          <w:p w14:paraId="4BE61C51" w14:textId="77777777" w:rsidR="00E038E3" w:rsidRPr="00A1115A" w:rsidRDefault="00E038E3" w:rsidP="000E1996">
            <w:pPr>
              <w:pStyle w:val="TAL"/>
              <w:rPr>
                <w:lang w:val="en-US" w:eastAsia="zh-CN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252" w:type="dxa"/>
          </w:tcPr>
          <w:p w14:paraId="55D935C7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0F1C8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038E3" w:rsidRPr="00A1115A" w14:paraId="512B6229" w14:textId="77777777" w:rsidTr="000E1996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057C7BCB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13A5D9D7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CA2BE55" w14:textId="77777777" w:rsidR="00E038E3" w:rsidRPr="00447069" w:rsidRDefault="00E038E3" w:rsidP="000E1996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6A6CA9AE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5B65A24" w14:textId="77777777" w:rsidR="00E038E3" w:rsidRPr="00FF2CFF" w:rsidRDefault="00E038E3" w:rsidP="000E1996">
            <w:pPr>
              <w:pStyle w:val="TAL"/>
              <w:rPr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1FAD006E" w14:textId="77777777" w:rsidR="00E038E3" w:rsidRPr="00DE02D6" w:rsidRDefault="00E038E3" w:rsidP="000E1996">
            <w:pPr>
              <w:pStyle w:val="TAL"/>
              <w:rPr>
                <w:vertAlign w:val="superscript"/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4AF63E46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</w:tcPr>
          <w:p w14:paraId="63BFD3C0" w14:textId="77777777" w:rsidR="00E038E3" w:rsidRPr="00FF2CFF" w:rsidRDefault="00E038E3" w:rsidP="000E1996">
            <w:pPr>
              <w:pStyle w:val="TAL"/>
              <w:rPr>
                <w:lang w:val="en-US"/>
              </w:rPr>
            </w:pPr>
            <w:r w:rsidRPr="000B17E9">
              <w:t>9</w:t>
            </w:r>
          </w:p>
        </w:tc>
      </w:tr>
      <w:tr w:rsidR="00E038E3" w:rsidRPr="00A1115A" w14:paraId="26DC635C" w14:textId="77777777" w:rsidTr="000E1996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0861B0F0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26CDAC33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3B53DF2B" w14:textId="77777777" w:rsidR="00E038E3" w:rsidRPr="00DE02D6" w:rsidRDefault="00E038E3" w:rsidP="000E1996">
            <w:pPr>
              <w:pStyle w:val="TAL"/>
              <w:rPr>
                <w:vertAlign w:val="superscript"/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1BA548C5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8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5605F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30AED5D5" w14:textId="77777777" w:rsidR="00E038E3" w:rsidRPr="00DE02D6" w:rsidRDefault="00E038E3" w:rsidP="000E1996">
            <w:pPr>
              <w:pStyle w:val="TAL"/>
              <w:rPr>
                <w:vertAlign w:val="superscript"/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3E4E247F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0B17E9">
              <w:t>8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AE6FD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038E3" w:rsidRPr="00A1115A" w14:paraId="3EA7360E" w14:textId="77777777" w:rsidTr="000E1996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6FDC8607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A0EB0ED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20A67401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0B17E9">
              <w:t>5.</w:t>
            </w:r>
            <w:r>
              <w:t>5</w:t>
            </w:r>
          </w:p>
        </w:tc>
        <w:tc>
          <w:tcPr>
            <w:tcW w:w="1368" w:type="dxa"/>
            <w:shd w:val="clear" w:color="auto" w:fill="auto"/>
          </w:tcPr>
          <w:p w14:paraId="2CBD003D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EEEA3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5CD5D22F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11ED2F4B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>
              <w:t>9</w:t>
            </w: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BF808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  <w:tr w:rsidR="00E038E3" w:rsidRPr="00A1115A" w14:paraId="095A0FA2" w14:textId="77777777" w:rsidTr="000E1996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FD18730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43BF696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5B6F8A2B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>
              <w:t>5.5</w:t>
            </w:r>
          </w:p>
        </w:tc>
        <w:tc>
          <w:tcPr>
            <w:tcW w:w="1368" w:type="dxa"/>
            <w:shd w:val="clear" w:color="auto" w:fill="auto"/>
          </w:tcPr>
          <w:p w14:paraId="61147DDE" w14:textId="77777777" w:rsidR="00E038E3" w:rsidRPr="0003580C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9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6A2D9D37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t>10</w:t>
            </w:r>
          </w:p>
        </w:tc>
        <w:tc>
          <w:tcPr>
            <w:tcW w:w="1267" w:type="dxa"/>
          </w:tcPr>
          <w:p w14:paraId="72F53293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 w:rsidRPr="00A059FD">
              <w:t>5.5</w:t>
            </w:r>
          </w:p>
        </w:tc>
        <w:tc>
          <w:tcPr>
            <w:tcW w:w="1252" w:type="dxa"/>
          </w:tcPr>
          <w:p w14:paraId="43A22B50" w14:textId="77777777" w:rsidR="00E038E3" w:rsidRPr="00A1115A" w:rsidRDefault="00E038E3" w:rsidP="000E1996">
            <w:pPr>
              <w:pStyle w:val="TAL"/>
              <w:rPr>
                <w:lang w:val="en-US"/>
              </w:rPr>
            </w:pPr>
            <w:r>
              <w:t>9</w:t>
            </w:r>
          </w:p>
        </w:tc>
        <w:tc>
          <w:tcPr>
            <w:tcW w:w="1145" w:type="dxa"/>
            <w:tcBorders>
              <w:top w:val="single" w:sz="4" w:space="0" w:color="auto"/>
            </w:tcBorders>
            <w:shd w:val="clear" w:color="auto" w:fill="auto"/>
          </w:tcPr>
          <w:p w14:paraId="3F6463EB" w14:textId="77777777" w:rsidR="00E038E3" w:rsidRPr="00FF2CFF" w:rsidRDefault="00E038E3" w:rsidP="000E1996">
            <w:pPr>
              <w:pStyle w:val="TAL"/>
              <w:rPr>
                <w:rFonts w:eastAsiaTheme="minorEastAsia"/>
                <w:lang w:val="en-US" w:eastAsia="zh-CN"/>
              </w:rPr>
            </w:pPr>
            <w:r w:rsidRPr="000B17E9">
              <w:t>9</w:t>
            </w:r>
          </w:p>
        </w:tc>
      </w:tr>
    </w:tbl>
    <w:p w14:paraId="7AF60947" w14:textId="77777777" w:rsidR="003808E4" w:rsidRDefault="003808E4" w:rsidP="003808E4">
      <w:pPr>
        <w:rPr>
          <w:rFonts w:eastAsiaTheme="minorEastAsia"/>
          <w:lang w:eastAsia="zh-CN"/>
        </w:rPr>
      </w:pPr>
    </w:p>
    <w:p w14:paraId="4BCEE194" w14:textId="39BDFD10" w:rsidR="003808E4" w:rsidRPr="003920BC" w:rsidRDefault="003808E4" w:rsidP="003808E4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2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 for contiguous RB allocations in table 9.</w:t>
      </w:r>
    </w:p>
    <w:p w14:paraId="71B4AA18" w14:textId="77777777" w:rsidR="009A03C9" w:rsidRDefault="009A03C9" w:rsidP="009A03C9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able</w:t>
      </w:r>
      <w:r>
        <w:rPr>
          <w:rFonts w:eastAsiaTheme="minorEastAsia"/>
          <w:lang w:eastAsia="zh-CN"/>
        </w:rPr>
        <w:t xml:space="preserve"> 9 MPR for contiguous RB allocation in one CC and two CCs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447"/>
        <w:gridCol w:w="1843"/>
        <w:gridCol w:w="1842"/>
        <w:gridCol w:w="1701"/>
        <w:gridCol w:w="1696"/>
      </w:tblGrid>
      <w:tr w:rsidR="005A70A7" w:rsidRPr="00A1115A" w14:paraId="40D59066" w14:textId="77777777" w:rsidTr="000E1996">
        <w:trPr>
          <w:trHeight w:val="187"/>
          <w:jc w:val="center"/>
        </w:trPr>
        <w:tc>
          <w:tcPr>
            <w:tcW w:w="2547" w:type="dxa"/>
            <w:gridSpan w:val="2"/>
            <w:tcBorders>
              <w:bottom w:val="nil"/>
            </w:tcBorders>
            <w:shd w:val="clear" w:color="auto" w:fill="auto"/>
          </w:tcPr>
          <w:p w14:paraId="5A2859EC" w14:textId="77777777" w:rsidR="005A70A7" w:rsidRPr="00A1115A" w:rsidRDefault="005A70A7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685" w:type="dxa"/>
            <w:gridSpan w:val="2"/>
            <w:shd w:val="clear" w:color="auto" w:fill="auto"/>
          </w:tcPr>
          <w:p w14:paraId="590E87B4" w14:textId="77777777" w:rsidR="005A70A7" w:rsidRPr="00A1115A" w:rsidRDefault="005A70A7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397" w:type="dxa"/>
            <w:gridSpan w:val="2"/>
          </w:tcPr>
          <w:p w14:paraId="1D78DD7C" w14:textId="77777777" w:rsidR="005A70A7" w:rsidRPr="00A1115A" w:rsidRDefault="005A70A7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5A70A7" w:rsidRPr="00A1115A" w14:paraId="3351DC04" w14:textId="77777777" w:rsidTr="000E1996">
        <w:trPr>
          <w:trHeight w:val="187"/>
          <w:jc w:val="center"/>
        </w:trPr>
        <w:tc>
          <w:tcPr>
            <w:tcW w:w="2547" w:type="dxa"/>
            <w:gridSpan w:val="2"/>
            <w:tcBorders>
              <w:top w:val="nil"/>
            </w:tcBorders>
            <w:shd w:val="clear" w:color="auto" w:fill="auto"/>
          </w:tcPr>
          <w:p w14:paraId="5C11754A" w14:textId="77777777" w:rsidR="005A70A7" w:rsidRPr="00A1115A" w:rsidRDefault="005A70A7" w:rsidP="000E1996">
            <w:pPr>
              <w:pStyle w:val="TAH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24CD88BA" w14:textId="77777777" w:rsidR="005A70A7" w:rsidRPr="00A1115A" w:rsidRDefault="005A70A7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842" w:type="dxa"/>
            <w:shd w:val="clear" w:color="auto" w:fill="auto"/>
          </w:tcPr>
          <w:p w14:paraId="7C03102C" w14:textId="77777777" w:rsidR="005A70A7" w:rsidRPr="00447069" w:rsidRDefault="005A70A7" w:rsidP="000E1996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</w:p>
        </w:tc>
        <w:tc>
          <w:tcPr>
            <w:tcW w:w="1701" w:type="dxa"/>
          </w:tcPr>
          <w:p w14:paraId="1C906890" w14:textId="77777777" w:rsidR="005A70A7" w:rsidRPr="00A1115A" w:rsidRDefault="005A70A7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696" w:type="dxa"/>
          </w:tcPr>
          <w:p w14:paraId="6B082A76" w14:textId="77777777" w:rsidR="005A70A7" w:rsidRPr="00A1115A" w:rsidRDefault="005A70A7" w:rsidP="000E1996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5A70A7" w:rsidRPr="00A1115A" w14:paraId="560232CC" w14:textId="77777777" w:rsidTr="000E1996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667255B3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447" w:type="dxa"/>
            <w:shd w:val="clear" w:color="auto" w:fill="auto"/>
          </w:tcPr>
          <w:p w14:paraId="4B4EA279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843" w:type="dxa"/>
            <w:shd w:val="clear" w:color="auto" w:fill="auto"/>
          </w:tcPr>
          <w:p w14:paraId="22BBCBC2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1984961D" w14:textId="77777777" w:rsidR="005A70A7" w:rsidRPr="00447069" w:rsidRDefault="005A70A7" w:rsidP="000E1996">
            <w:pPr>
              <w:pStyle w:val="TAL"/>
              <w:rPr>
                <w:vertAlign w:val="superscript"/>
                <w:lang w:val="en-US"/>
              </w:rPr>
            </w:pPr>
            <w:r w:rsidRPr="006B2F59">
              <w:t>4</w:t>
            </w:r>
          </w:p>
        </w:tc>
        <w:tc>
          <w:tcPr>
            <w:tcW w:w="1701" w:type="dxa"/>
          </w:tcPr>
          <w:p w14:paraId="0E7F98B3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2.5</w:t>
            </w:r>
          </w:p>
        </w:tc>
        <w:tc>
          <w:tcPr>
            <w:tcW w:w="1696" w:type="dxa"/>
          </w:tcPr>
          <w:p w14:paraId="5011CD6A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</w:tr>
      <w:tr w:rsidR="005A70A7" w:rsidRPr="00A1115A" w14:paraId="7A467735" w14:textId="77777777" w:rsidTr="000E199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2D63AD67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64001478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721E2771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842" w:type="dxa"/>
            <w:shd w:val="clear" w:color="auto" w:fill="auto"/>
          </w:tcPr>
          <w:p w14:paraId="09DC10D1" w14:textId="77777777" w:rsidR="005A70A7" w:rsidRPr="00447069" w:rsidRDefault="005A70A7" w:rsidP="000E1996">
            <w:pPr>
              <w:pStyle w:val="TAL"/>
              <w:rPr>
                <w:vertAlign w:val="superscript"/>
                <w:lang w:val="en-US"/>
              </w:rPr>
            </w:pPr>
            <w:r w:rsidRPr="006B2F59">
              <w:t>4.5</w:t>
            </w:r>
          </w:p>
        </w:tc>
        <w:tc>
          <w:tcPr>
            <w:tcW w:w="1701" w:type="dxa"/>
          </w:tcPr>
          <w:p w14:paraId="5A7DD1A7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3.5</w:t>
            </w:r>
          </w:p>
        </w:tc>
        <w:tc>
          <w:tcPr>
            <w:tcW w:w="1696" w:type="dxa"/>
          </w:tcPr>
          <w:p w14:paraId="27E0E88F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</w:tr>
      <w:tr w:rsidR="005A70A7" w:rsidRPr="00A1115A" w14:paraId="52711D61" w14:textId="77777777" w:rsidTr="000E199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7C583478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5EE1E87C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1BA0D7DB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0485BB3D" w14:textId="77777777" w:rsidR="005A70A7" w:rsidRPr="00447069" w:rsidRDefault="005A70A7" w:rsidP="000E1996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196CBC00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7B74FF3F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5A70A7" w:rsidRPr="00A1115A" w14:paraId="13966EEA" w14:textId="77777777" w:rsidTr="000E199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5880F811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66B9783E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7446DB15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842" w:type="dxa"/>
            <w:shd w:val="clear" w:color="auto" w:fill="auto"/>
          </w:tcPr>
          <w:p w14:paraId="5D4F986F" w14:textId="77777777" w:rsidR="005A70A7" w:rsidRPr="00447069" w:rsidRDefault="005A70A7" w:rsidP="000E1996">
            <w:pPr>
              <w:pStyle w:val="TAL"/>
              <w:rPr>
                <w:vertAlign w:val="superscript"/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5197B211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4397048D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5A70A7" w:rsidRPr="00A1115A" w14:paraId="66E01EC6" w14:textId="77777777" w:rsidTr="000E1996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D29CABF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1753BCA8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02794683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842" w:type="dxa"/>
            <w:shd w:val="clear" w:color="auto" w:fill="auto"/>
          </w:tcPr>
          <w:p w14:paraId="0192BC07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701" w:type="dxa"/>
          </w:tcPr>
          <w:p w14:paraId="75440101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4CE7777F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</w:tr>
      <w:tr w:rsidR="005A70A7" w:rsidRPr="00A1115A" w14:paraId="03C1A9D0" w14:textId="77777777" w:rsidTr="000E1996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3F097164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447" w:type="dxa"/>
            <w:shd w:val="clear" w:color="auto" w:fill="auto"/>
          </w:tcPr>
          <w:p w14:paraId="684FCC89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5866A159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7448BDA7" w14:textId="77777777" w:rsidR="005A70A7" w:rsidRPr="00447069" w:rsidRDefault="005A70A7" w:rsidP="000E1996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25A0A635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1F150085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5A70A7" w:rsidRPr="00A1115A" w14:paraId="5E84C527" w14:textId="77777777" w:rsidTr="000E199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379C4C95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0232B691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6E928242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059C16EB" w14:textId="77777777" w:rsidR="005A70A7" w:rsidRPr="00447069" w:rsidRDefault="005A70A7" w:rsidP="000E1996">
            <w:pPr>
              <w:pStyle w:val="TAL"/>
              <w:rPr>
                <w:vertAlign w:val="superscript"/>
                <w:lang w:val="en-US"/>
              </w:rPr>
            </w:pPr>
            <w:r w:rsidRPr="006B2F59">
              <w:t>6</w:t>
            </w:r>
          </w:p>
        </w:tc>
        <w:tc>
          <w:tcPr>
            <w:tcW w:w="1701" w:type="dxa"/>
          </w:tcPr>
          <w:p w14:paraId="5027E001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</w:t>
            </w:r>
          </w:p>
        </w:tc>
        <w:tc>
          <w:tcPr>
            <w:tcW w:w="1696" w:type="dxa"/>
          </w:tcPr>
          <w:p w14:paraId="24C96DC4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5A70A7" w:rsidRPr="00A1115A" w14:paraId="719E9E88" w14:textId="77777777" w:rsidTr="000E1996">
        <w:trPr>
          <w:trHeight w:val="187"/>
          <w:jc w:val="center"/>
        </w:trPr>
        <w:tc>
          <w:tcPr>
            <w:tcW w:w="1100" w:type="dxa"/>
            <w:vMerge/>
            <w:shd w:val="clear" w:color="auto" w:fill="auto"/>
          </w:tcPr>
          <w:p w14:paraId="268C57EA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71157150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5EA90AF0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</w:t>
            </w:r>
          </w:p>
        </w:tc>
        <w:tc>
          <w:tcPr>
            <w:tcW w:w="1842" w:type="dxa"/>
            <w:shd w:val="clear" w:color="auto" w:fill="auto"/>
          </w:tcPr>
          <w:p w14:paraId="16158337" w14:textId="77777777" w:rsidR="005A70A7" w:rsidRPr="00447069" w:rsidRDefault="005A70A7" w:rsidP="000E1996">
            <w:pPr>
              <w:pStyle w:val="TAL"/>
              <w:rPr>
                <w:vertAlign w:val="superscript"/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52578948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4.5</w:t>
            </w:r>
          </w:p>
        </w:tc>
        <w:tc>
          <w:tcPr>
            <w:tcW w:w="1696" w:type="dxa"/>
          </w:tcPr>
          <w:p w14:paraId="033A60C2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</w:tr>
      <w:tr w:rsidR="005A70A7" w:rsidRPr="00A1115A" w14:paraId="01602A8E" w14:textId="77777777" w:rsidTr="000E1996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D34C01E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</w:p>
        </w:tc>
        <w:tc>
          <w:tcPr>
            <w:tcW w:w="1447" w:type="dxa"/>
            <w:shd w:val="clear" w:color="auto" w:fill="auto"/>
          </w:tcPr>
          <w:p w14:paraId="1BBB2148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74F88DA9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842" w:type="dxa"/>
            <w:shd w:val="clear" w:color="auto" w:fill="auto"/>
          </w:tcPr>
          <w:p w14:paraId="7E5F89AC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  <w:tc>
          <w:tcPr>
            <w:tcW w:w="1701" w:type="dxa"/>
          </w:tcPr>
          <w:p w14:paraId="3231804C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5.5</w:t>
            </w:r>
          </w:p>
        </w:tc>
        <w:tc>
          <w:tcPr>
            <w:tcW w:w="1696" w:type="dxa"/>
          </w:tcPr>
          <w:p w14:paraId="3013C458" w14:textId="77777777" w:rsidR="005A70A7" w:rsidRPr="00A1115A" w:rsidRDefault="005A70A7" w:rsidP="000E1996">
            <w:pPr>
              <w:pStyle w:val="TAL"/>
              <w:rPr>
                <w:lang w:val="en-US"/>
              </w:rPr>
            </w:pPr>
            <w:r w:rsidRPr="006B2F59">
              <w:t>6.5</w:t>
            </w:r>
          </w:p>
        </w:tc>
      </w:tr>
    </w:tbl>
    <w:p w14:paraId="3B4D36EB" w14:textId="12F49101" w:rsidR="00FD7526" w:rsidRPr="009A03C9" w:rsidRDefault="00FD7526" w:rsidP="0023469E">
      <w:pPr>
        <w:overflowPunct w:val="0"/>
        <w:autoSpaceDE w:val="0"/>
        <w:autoSpaceDN w:val="0"/>
        <w:adjustRightInd w:val="0"/>
        <w:spacing w:after="100"/>
        <w:textAlignment w:val="baseline"/>
      </w:pPr>
    </w:p>
    <w:p w14:paraId="3DDDCA76" w14:textId="400782B5" w:rsidR="003C205F" w:rsidRPr="003920BC" w:rsidRDefault="003C205F" w:rsidP="003C205F">
      <w:pPr>
        <w:ind w:left="1418" w:hangingChars="709" w:hanging="1418"/>
        <w:rPr>
          <w:rFonts w:eastAsia="宋体"/>
          <w:b/>
          <w:lang w:eastAsia="zh-CN"/>
        </w:rPr>
      </w:pPr>
      <w:r w:rsidRPr="00214022">
        <w:rPr>
          <w:rFonts w:eastAsia="等线" w:hint="eastAsia"/>
          <w:b/>
          <w:lang w:val="en-US" w:eastAsia="zh-CN"/>
        </w:rPr>
        <w:t>Proposal</w:t>
      </w:r>
      <w:r w:rsidRPr="00214022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>3</w:t>
      </w:r>
      <w:r w:rsidRPr="00214022">
        <w:rPr>
          <w:rFonts w:eastAsia="等线" w:hint="eastAsia"/>
          <w:b/>
          <w:lang w:val="en-US" w:eastAsia="zh-CN"/>
        </w:rPr>
        <w:t xml:space="preserve">: </w:t>
      </w:r>
      <w:r w:rsidRPr="00214022">
        <w:rPr>
          <w:rFonts w:eastAsia="等线"/>
          <w:b/>
          <w:lang w:val="en-US" w:eastAsia="zh-CN"/>
        </w:rPr>
        <w:t xml:space="preserve">        </w:t>
      </w:r>
      <w:r>
        <w:rPr>
          <w:rFonts w:eastAsia="等线"/>
          <w:b/>
          <w:lang w:val="en-US" w:eastAsia="zh-CN"/>
        </w:rPr>
        <w:t>Consider MPR results</w:t>
      </w:r>
      <w:r w:rsidRPr="001E397C">
        <w:rPr>
          <w:rFonts w:eastAsia="等线"/>
          <w:b/>
          <w:lang w:val="en-US" w:eastAsia="zh-CN"/>
        </w:rPr>
        <w:t xml:space="preserve"> </w:t>
      </w:r>
      <w:r>
        <w:rPr>
          <w:rFonts w:eastAsia="等线"/>
          <w:b/>
          <w:lang w:val="en-US" w:eastAsia="zh-CN"/>
        </w:rPr>
        <w:t xml:space="preserve">for NCCA as </w:t>
      </w:r>
      <w:r w:rsidR="006E7629">
        <w:rPr>
          <w:rFonts w:eastAsia="等线"/>
          <w:b/>
          <w:lang w:val="en-US" w:eastAsia="zh-CN"/>
        </w:rPr>
        <w:t>below</w:t>
      </w:r>
      <w:r w:rsidR="004D5F6D" w:rsidRPr="004D5F6D">
        <w:t xml:space="preserve"> </w:t>
      </w:r>
      <w:r w:rsidR="004D5F6D" w:rsidRPr="004D5F6D">
        <w:rPr>
          <w:rFonts w:eastAsia="等线"/>
          <w:b/>
          <w:lang w:val="en-US" w:eastAsia="zh-CN"/>
        </w:rPr>
        <w:t>to meet -30dBm/MHz SEM requirements</w:t>
      </w:r>
      <w:r>
        <w:rPr>
          <w:rFonts w:eastAsia="等线"/>
          <w:b/>
          <w:lang w:val="en-US" w:eastAsia="zh-CN"/>
        </w:rPr>
        <w:t>.</w:t>
      </w:r>
    </w:p>
    <w:p w14:paraId="4E89F94B" w14:textId="77777777" w:rsidR="003C205F" w:rsidRPr="00B634B7" w:rsidRDefault="003C205F" w:rsidP="003C205F">
      <w:pPr>
        <w:pStyle w:val="af5"/>
        <w:numPr>
          <w:ilvl w:val="0"/>
          <w:numId w:val="24"/>
        </w:numPr>
        <w:ind w:leftChars="800" w:left="2020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If </w:t>
      </w:r>
      <w:r w:rsidRPr="00B634B7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dualPA-Architecture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is indicated (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2</w:t>
      </w:r>
      <w:r w:rsidRPr="00B634B7">
        <w:rPr>
          <w:rFonts w:ascii="Times New Roman" w:eastAsiaTheme="minorEastAsia" w:hAnsi="Times New Roman"/>
          <w:sz w:val="20"/>
          <w:szCs w:val="20"/>
          <w:lang w:val="en-GB" w:eastAsia="zh-CN"/>
        </w:rPr>
        <w:t>LO)</w:t>
      </w:r>
    </w:p>
    <w:p w14:paraId="4DE41C01" w14:textId="04D5E712" w:rsidR="006E79C6" w:rsidRDefault="003C205F" w:rsidP="003C205F">
      <w:pPr>
        <w:ind w:leftChars="1010" w:left="20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 xml:space="preserve">PR =    </w:t>
      </w:r>
      <w:r w:rsidR="00C13BF2">
        <w:rPr>
          <w:rFonts w:eastAsiaTheme="minorEastAsia"/>
          <w:lang w:eastAsia="zh-CN"/>
        </w:rPr>
        <w:t xml:space="preserve"> </w:t>
      </w:r>
      <w:r w:rsidR="006E79C6">
        <w:rPr>
          <w:rFonts w:eastAsiaTheme="minorEastAsia"/>
          <w:lang w:eastAsia="zh-CN"/>
        </w:rPr>
        <w:t>11;</w:t>
      </w:r>
      <w:r w:rsidR="006E79C6">
        <w:rPr>
          <w:rFonts w:eastAsiaTheme="minorEastAsia"/>
          <w:lang w:eastAsia="zh-CN"/>
        </w:rPr>
        <w:tab/>
      </w:r>
      <w:r w:rsidR="006E79C6">
        <w:rPr>
          <w:rFonts w:eastAsiaTheme="minorEastAsia"/>
          <w:lang w:eastAsia="zh-CN"/>
        </w:rPr>
        <w:tab/>
        <w:t>0 &lt; B &lt; 3.24</w:t>
      </w:r>
    </w:p>
    <w:p w14:paraId="0FF43D35" w14:textId="27DCE542" w:rsidR="006E79C6" w:rsidRDefault="006E79C6" w:rsidP="002540ED">
      <w:pPr>
        <w:ind w:left="2556" w:firstLine="284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10;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3.24 =&lt; B &lt; 5.4</w:t>
      </w:r>
    </w:p>
    <w:p w14:paraId="75271212" w14:textId="76ED334C" w:rsidR="002540ED" w:rsidRDefault="002540ED" w:rsidP="006E79C6">
      <w:pPr>
        <w:ind w:leftChars="1436" w:left="287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9;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5.4 =&lt; B &lt; 11.52</w:t>
      </w:r>
    </w:p>
    <w:p w14:paraId="4B6B9D51" w14:textId="1E54F244" w:rsidR="003B6BA5" w:rsidRPr="002540ED" w:rsidRDefault="003C205F" w:rsidP="002540ED">
      <w:pPr>
        <w:ind w:leftChars="1436" w:left="287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8</w:t>
      </w: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  <w:t>11.52 =&lt; B</w:t>
      </w:r>
    </w:p>
    <w:p w14:paraId="6541D2B4" w14:textId="4E17FDB2" w:rsidR="003B6BA5" w:rsidRDefault="003B6BA5" w:rsidP="003B6BA5">
      <w:pPr>
        <w:pStyle w:val="1"/>
        <w:numPr>
          <w:ilvl w:val="0"/>
          <w:numId w:val="3"/>
        </w:numPr>
      </w:pPr>
      <w:r>
        <w:t>Reference</w:t>
      </w:r>
    </w:p>
    <w:p w14:paraId="77BB3DE1" w14:textId="6963EC57" w:rsidR="003B6BA5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="华文楷体"/>
          <w:szCs w:val="28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bookmarkStart w:id="3" w:name="_Hlk177984393"/>
      <w:r w:rsidR="00E939DA" w:rsidRPr="00C94B79">
        <w:t>R4-2414277</w:t>
      </w:r>
      <w:bookmarkEnd w:id="3"/>
      <w:r>
        <w:rPr>
          <w:rFonts w:eastAsia="华文楷体"/>
          <w:szCs w:val="28"/>
        </w:rPr>
        <w:t xml:space="preserve"> </w:t>
      </w:r>
      <w:bookmarkStart w:id="4" w:name="_Hlk177984400"/>
      <w:r w:rsidR="00E939DA" w:rsidRPr="00C94B79">
        <w:rPr>
          <w:rFonts w:eastAsia="华文楷体"/>
          <w:szCs w:val="28"/>
        </w:rPr>
        <w:t>WF on HPUE for CA in TN</w:t>
      </w:r>
      <w:bookmarkEnd w:id="4"/>
      <w:r>
        <w:rPr>
          <w:rFonts w:eastAsia="华文楷体"/>
          <w:szCs w:val="28"/>
        </w:rPr>
        <w:t xml:space="preserve">, Samsung, </w:t>
      </w:r>
      <w:bookmarkStart w:id="5" w:name="_Hlk177984411"/>
      <w:r w:rsidR="00E939DA" w:rsidRPr="004C0DA8">
        <w:rPr>
          <w:rFonts w:eastAsia="华文楷体"/>
          <w:szCs w:val="28"/>
        </w:rPr>
        <w:t>#</w:t>
      </w:r>
      <w:r w:rsidR="00E939DA">
        <w:rPr>
          <w:rFonts w:eastAsia="华文楷体"/>
          <w:szCs w:val="28"/>
        </w:rPr>
        <w:t>112</w:t>
      </w:r>
      <w:r w:rsidR="00E939DA" w:rsidRPr="004C0DA8">
        <w:rPr>
          <w:rFonts w:eastAsia="华文楷体"/>
          <w:szCs w:val="28"/>
        </w:rPr>
        <w:t xml:space="preserve"> 202</w:t>
      </w:r>
      <w:r w:rsidR="00E939DA">
        <w:rPr>
          <w:rFonts w:eastAsia="华文楷体"/>
          <w:szCs w:val="28"/>
        </w:rPr>
        <w:t>4</w:t>
      </w:r>
      <w:r w:rsidR="00E939DA" w:rsidRPr="004C0DA8">
        <w:rPr>
          <w:rFonts w:eastAsia="华文楷体"/>
          <w:szCs w:val="28"/>
        </w:rPr>
        <w:t>-</w:t>
      </w:r>
      <w:r w:rsidR="00E939DA">
        <w:rPr>
          <w:rFonts w:eastAsia="华文楷体"/>
          <w:szCs w:val="28"/>
        </w:rPr>
        <w:t>08</w:t>
      </w:r>
      <w:bookmarkEnd w:id="5"/>
    </w:p>
    <w:p w14:paraId="708C65FE" w14:textId="4F74DB02" w:rsidR="00EF21E8" w:rsidRDefault="00EF21E8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2] </w:t>
      </w:r>
      <w:r w:rsidR="001A42C2" w:rsidRPr="001A42C2">
        <w:rPr>
          <w:rFonts w:eastAsiaTheme="minorEastAsia"/>
          <w:lang w:eastAsia="zh-CN"/>
        </w:rPr>
        <w:t>R4-2412349</w:t>
      </w:r>
      <w:r>
        <w:rPr>
          <w:rFonts w:eastAsiaTheme="minorEastAsia"/>
          <w:lang w:eastAsia="zh-CN"/>
        </w:rPr>
        <w:t xml:space="preserve"> </w:t>
      </w:r>
      <w:r w:rsidR="001A42C2" w:rsidRPr="001A42C2">
        <w:rPr>
          <w:rFonts w:eastAsiaTheme="minorEastAsia"/>
          <w:lang w:eastAsia="zh-CN"/>
        </w:rPr>
        <w:t>R19 MPR for PC1.5 contiguous CA</w:t>
      </w:r>
      <w:r>
        <w:rPr>
          <w:rFonts w:eastAsiaTheme="minorEastAsia"/>
          <w:lang w:eastAsia="zh-CN"/>
        </w:rPr>
        <w:t xml:space="preserve">, </w:t>
      </w:r>
      <w:r w:rsidR="001A42C2">
        <w:rPr>
          <w:rFonts w:eastAsiaTheme="minorEastAsia"/>
          <w:lang w:eastAsia="zh-CN"/>
        </w:rPr>
        <w:t>OPPO</w:t>
      </w:r>
      <w:r>
        <w:rPr>
          <w:rFonts w:eastAsiaTheme="minorEastAsia"/>
          <w:lang w:eastAsia="zh-CN"/>
        </w:rPr>
        <w:t xml:space="preserve">, </w:t>
      </w:r>
      <w:r w:rsidR="001A42C2" w:rsidRPr="004C0DA8">
        <w:rPr>
          <w:rFonts w:eastAsia="华文楷体"/>
          <w:szCs w:val="28"/>
        </w:rPr>
        <w:t>#</w:t>
      </w:r>
      <w:r w:rsidR="001A42C2">
        <w:rPr>
          <w:rFonts w:eastAsia="华文楷体"/>
          <w:szCs w:val="28"/>
        </w:rPr>
        <w:t>112</w:t>
      </w:r>
      <w:r w:rsidR="001A42C2" w:rsidRPr="004C0DA8">
        <w:rPr>
          <w:rFonts w:eastAsia="华文楷体"/>
          <w:szCs w:val="28"/>
        </w:rPr>
        <w:t xml:space="preserve"> 202</w:t>
      </w:r>
      <w:r w:rsidR="001A42C2">
        <w:rPr>
          <w:rFonts w:eastAsia="华文楷体"/>
          <w:szCs w:val="28"/>
        </w:rPr>
        <w:t>4</w:t>
      </w:r>
      <w:r w:rsidR="001A42C2" w:rsidRPr="004C0DA8">
        <w:rPr>
          <w:rFonts w:eastAsia="华文楷体"/>
          <w:szCs w:val="28"/>
        </w:rPr>
        <w:t>-</w:t>
      </w:r>
      <w:r w:rsidR="001A42C2">
        <w:rPr>
          <w:rFonts w:eastAsia="华文楷体"/>
          <w:szCs w:val="28"/>
        </w:rPr>
        <w:t>08</w:t>
      </w:r>
    </w:p>
    <w:p w14:paraId="78795B47" w14:textId="07BDC60B" w:rsidR="00F34D83" w:rsidRDefault="00F34D83" w:rsidP="00F34D83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3] </w:t>
      </w:r>
      <w:r w:rsidRPr="00ED0276">
        <w:rPr>
          <w:rFonts w:eastAsiaTheme="minorEastAsia"/>
          <w:lang w:eastAsia="zh-CN"/>
        </w:rPr>
        <w:t>R4-2412350</w:t>
      </w:r>
      <w:r>
        <w:rPr>
          <w:rFonts w:eastAsiaTheme="minorEastAsia"/>
          <w:lang w:eastAsia="zh-CN"/>
        </w:rPr>
        <w:t xml:space="preserve"> </w:t>
      </w:r>
      <w:r w:rsidRPr="00ED0276">
        <w:rPr>
          <w:rFonts w:eastAsiaTheme="minorEastAsia"/>
          <w:lang w:eastAsia="zh-CN"/>
        </w:rPr>
        <w:t>R19 MPR for PC1.5 NC CA</w:t>
      </w:r>
      <w:r>
        <w:rPr>
          <w:rFonts w:eastAsiaTheme="minorEastAsia"/>
          <w:lang w:eastAsia="zh-CN"/>
        </w:rPr>
        <w:t>, OPPO, RAN4</w:t>
      </w:r>
      <w:r w:rsidRPr="00EF21E8">
        <w:rPr>
          <w:rFonts w:eastAsiaTheme="minorEastAsia"/>
          <w:lang w:eastAsia="zh-CN"/>
        </w:rPr>
        <w:t>#</w:t>
      </w:r>
      <w:r>
        <w:rPr>
          <w:rFonts w:eastAsiaTheme="minorEastAsia"/>
          <w:lang w:eastAsia="zh-CN"/>
        </w:rPr>
        <w:t>112 2020-08</w:t>
      </w:r>
    </w:p>
    <w:p w14:paraId="75400946" w14:textId="19D1945D" w:rsidR="004F7A40" w:rsidRPr="00F34D83" w:rsidRDefault="004F7A40" w:rsidP="0023469E">
      <w:pPr>
        <w:overflowPunct w:val="0"/>
        <w:autoSpaceDE w:val="0"/>
        <w:autoSpaceDN w:val="0"/>
        <w:adjustRightInd w:val="0"/>
        <w:spacing w:after="100"/>
        <w:textAlignment w:val="baseline"/>
        <w:rPr>
          <w:rFonts w:eastAsiaTheme="minorEastAsia"/>
          <w:lang w:eastAsia="zh-CN"/>
        </w:rPr>
      </w:pPr>
    </w:p>
    <w:sectPr w:rsidR="004F7A40" w:rsidRPr="00F34D8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E9DD6" w14:textId="77777777" w:rsidR="000E11E4" w:rsidRDefault="000E11E4">
      <w:r>
        <w:separator/>
      </w:r>
    </w:p>
  </w:endnote>
  <w:endnote w:type="continuationSeparator" w:id="0">
    <w:p w14:paraId="56777092" w14:textId="77777777" w:rsidR="000E11E4" w:rsidRDefault="000E11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D5AE8A" w14:textId="77777777" w:rsidR="000E11E4" w:rsidRDefault="000E11E4">
      <w:r>
        <w:separator/>
      </w:r>
    </w:p>
  </w:footnote>
  <w:footnote w:type="continuationSeparator" w:id="0">
    <w:p w14:paraId="01759B5F" w14:textId="77777777" w:rsidR="000E11E4" w:rsidRDefault="000E11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B7259"/>
    <w:multiLevelType w:val="hybridMultilevel"/>
    <w:tmpl w:val="0D26B2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 w15:restartNumberingAfterBreak="0">
    <w:nsid w:val="6C4608BA"/>
    <w:multiLevelType w:val="hybridMultilevel"/>
    <w:tmpl w:val="09B002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20"/>
  </w:num>
  <w:num w:numId="5">
    <w:abstractNumId w:val="4"/>
  </w:num>
  <w:num w:numId="6">
    <w:abstractNumId w:val="7"/>
  </w:num>
  <w:num w:numId="7">
    <w:abstractNumId w:val="6"/>
  </w:num>
  <w:num w:numId="8">
    <w:abstractNumId w:val="3"/>
  </w:num>
  <w:num w:numId="9">
    <w:abstractNumId w:val="15"/>
  </w:num>
  <w:num w:numId="10">
    <w:abstractNumId w:val="5"/>
  </w:num>
  <w:num w:numId="11">
    <w:abstractNumId w:val="12"/>
  </w:num>
  <w:num w:numId="12">
    <w:abstractNumId w:val="16"/>
  </w:num>
  <w:num w:numId="13">
    <w:abstractNumId w:val="9"/>
  </w:num>
  <w:num w:numId="14">
    <w:abstractNumId w:val="18"/>
  </w:num>
  <w:num w:numId="15">
    <w:abstractNumId w:val="23"/>
  </w:num>
  <w:num w:numId="16">
    <w:abstractNumId w:val="1"/>
  </w:num>
  <w:num w:numId="17">
    <w:abstractNumId w:val="10"/>
  </w:num>
  <w:num w:numId="18">
    <w:abstractNumId w:val="13"/>
  </w:num>
  <w:num w:numId="19">
    <w:abstractNumId w:val="19"/>
  </w:num>
  <w:num w:numId="20">
    <w:abstractNumId w:val="14"/>
  </w:num>
  <w:num w:numId="21">
    <w:abstractNumId w:val="21"/>
  </w:num>
  <w:num w:numId="22">
    <w:abstractNumId w:val="22"/>
  </w:num>
  <w:num w:numId="23">
    <w:abstractNumId w:val="17"/>
  </w:num>
  <w:num w:numId="2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82B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0B"/>
    <w:rsid w:val="0001674B"/>
    <w:rsid w:val="00017A04"/>
    <w:rsid w:val="00017C05"/>
    <w:rsid w:val="000211D8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4C66"/>
    <w:rsid w:val="0003580C"/>
    <w:rsid w:val="000358D0"/>
    <w:rsid w:val="0003625E"/>
    <w:rsid w:val="0003670D"/>
    <w:rsid w:val="000368BB"/>
    <w:rsid w:val="00036A94"/>
    <w:rsid w:val="00036AF0"/>
    <w:rsid w:val="0003745A"/>
    <w:rsid w:val="000400FE"/>
    <w:rsid w:val="00041D0F"/>
    <w:rsid w:val="00041E2B"/>
    <w:rsid w:val="000428DC"/>
    <w:rsid w:val="0004381F"/>
    <w:rsid w:val="00043F1D"/>
    <w:rsid w:val="00044282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5C7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504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1A68"/>
    <w:rsid w:val="00081BDB"/>
    <w:rsid w:val="00082322"/>
    <w:rsid w:val="00082810"/>
    <w:rsid w:val="00083267"/>
    <w:rsid w:val="00083540"/>
    <w:rsid w:val="00083D29"/>
    <w:rsid w:val="000852AB"/>
    <w:rsid w:val="00085C75"/>
    <w:rsid w:val="0008614B"/>
    <w:rsid w:val="000866D2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3B9"/>
    <w:rsid w:val="0009774B"/>
    <w:rsid w:val="00097B77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1C1"/>
    <w:rsid w:val="000A6EE3"/>
    <w:rsid w:val="000A7549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04E6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4"/>
    <w:rsid w:val="000E11ED"/>
    <w:rsid w:val="000E18FE"/>
    <w:rsid w:val="000E1996"/>
    <w:rsid w:val="000E26EC"/>
    <w:rsid w:val="000E3EEF"/>
    <w:rsid w:val="000E41AC"/>
    <w:rsid w:val="000E444B"/>
    <w:rsid w:val="000E5008"/>
    <w:rsid w:val="000E660C"/>
    <w:rsid w:val="000E7163"/>
    <w:rsid w:val="000F00E4"/>
    <w:rsid w:val="000F2DB9"/>
    <w:rsid w:val="000F2E4A"/>
    <w:rsid w:val="000F5BDB"/>
    <w:rsid w:val="000F603A"/>
    <w:rsid w:val="000F625A"/>
    <w:rsid w:val="000F7D42"/>
    <w:rsid w:val="00102101"/>
    <w:rsid w:val="00103359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2976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4FEC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0DC"/>
    <w:rsid w:val="00132AF3"/>
    <w:rsid w:val="00132AF6"/>
    <w:rsid w:val="00132CD6"/>
    <w:rsid w:val="0013339B"/>
    <w:rsid w:val="001341C4"/>
    <w:rsid w:val="00135036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6E22"/>
    <w:rsid w:val="0014754F"/>
    <w:rsid w:val="001475DF"/>
    <w:rsid w:val="001507FD"/>
    <w:rsid w:val="001511C0"/>
    <w:rsid w:val="00151FC2"/>
    <w:rsid w:val="00152172"/>
    <w:rsid w:val="00152F69"/>
    <w:rsid w:val="0015332E"/>
    <w:rsid w:val="00153528"/>
    <w:rsid w:val="00153545"/>
    <w:rsid w:val="00153E43"/>
    <w:rsid w:val="00154C40"/>
    <w:rsid w:val="0015570F"/>
    <w:rsid w:val="0015587C"/>
    <w:rsid w:val="00155AA1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2BF9"/>
    <w:rsid w:val="0017300C"/>
    <w:rsid w:val="00173D4A"/>
    <w:rsid w:val="00175BBA"/>
    <w:rsid w:val="00175ECF"/>
    <w:rsid w:val="001828E7"/>
    <w:rsid w:val="0018397E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47C3"/>
    <w:rsid w:val="00196382"/>
    <w:rsid w:val="00196F9F"/>
    <w:rsid w:val="00197EC4"/>
    <w:rsid w:val="001A0366"/>
    <w:rsid w:val="001A0538"/>
    <w:rsid w:val="001A08AA"/>
    <w:rsid w:val="001A17A5"/>
    <w:rsid w:val="001A2377"/>
    <w:rsid w:val="001A2EF9"/>
    <w:rsid w:val="001A3120"/>
    <w:rsid w:val="001A33BD"/>
    <w:rsid w:val="001A42C2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6FC"/>
    <w:rsid w:val="001B28A8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8AD"/>
    <w:rsid w:val="001C3A35"/>
    <w:rsid w:val="001C3D44"/>
    <w:rsid w:val="001C3F38"/>
    <w:rsid w:val="001C40BB"/>
    <w:rsid w:val="001C4247"/>
    <w:rsid w:val="001C473D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583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12E"/>
    <w:rsid w:val="001E051F"/>
    <w:rsid w:val="001E0F11"/>
    <w:rsid w:val="001E1AC3"/>
    <w:rsid w:val="001E1DDF"/>
    <w:rsid w:val="001E268E"/>
    <w:rsid w:val="001E27D0"/>
    <w:rsid w:val="001E31D6"/>
    <w:rsid w:val="001E397C"/>
    <w:rsid w:val="001E3CD6"/>
    <w:rsid w:val="001E4301"/>
    <w:rsid w:val="001E5D87"/>
    <w:rsid w:val="001E637C"/>
    <w:rsid w:val="001E7B8D"/>
    <w:rsid w:val="001F005B"/>
    <w:rsid w:val="001F0DB3"/>
    <w:rsid w:val="001F14C9"/>
    <w:rsid w:val="001F186E"/>
    <w:rsid w:val="001F2E81"/>
    <w:rsid w:val="001F353B"/>
    <w:rsid w:val="001F39E9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337A"/>
    <w:rsid w:val="002135B1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1564"/>
    <w:rsid w:val="00232B68"/>
    <w:rsid w:val="00233329"/>
    <w:rsid w:val="00233331"/>
    <w:rsid w:val="002334F2"/>
    <w:rsid w:val="00233C0F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217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363"/>
    <w:rsid w:val="00250926"/>
    <w:rsid w:val="0025114C"/>
    <w:rsid w:val="00251228"/>
    <w:rsid w:val="00251340"/>
    <w:rsid w:val="00251D73"/>
    <w:rsid w:val="00251F5D"/>
    <w:rsid w:val="00252140"/>
    <w:rsid w:val="0025224B"/>
    <w:rsid w:val="002540ED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0ED"/>
    <w:rsid w:val="00275B77"/>
    <w:rsid w:val="00276C87"/>
    <w:rsid w:val="00277A09"/>
    <w:rsid w:val="00277A34"/>
    <w:rsid w:val="00280BB9"/>
    <w:rsid w:val="00280F0C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7895"/>
    <w:rsid w:val="00287CE3"/>
    <w:rsid w:val="00287D6C"/>
    <w:rsid w:val="002903FD"/>
    <w:rsid w:val="002920EF"/>
    <w:rsid w:val="002924A0"/>
    <w:rsid w:val="00292E5D"/>
    <w:rsid w:val="002959A7"/>
    <w:rsid w:val="00296975"/>
    <w:rsid w:val="00296B9F"/>
    <w:rsid w:val="00297E6A"/>
    <w:rsid w:val="002A000E"/>
    <w:rsid w:val="002A0240"/>
    <w:rsid w:val="002A02D9"/>
    <w:rsid w:val="002A31EB"/>
    <w:rsid w:val="002A3662"/>
    <w:rsid w:val="002A3B4C"/>
    <w:rsid w:val="002A3D2D"/>
    <w:rsid w:val="002A45B9"/>
    <w:rsid w:val="002A4686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B7860"/>
    <w:rsid w:val="002C052B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C6FAE"/>
    <w:rsid w:val="002D0145"/>
    <w:rsid w:val="002D09D8"/>
    <w:rsid w:val="002D0B26"/>
    <w:rsid w:val="002D0BA5"/>
    <w:rsid w:val="002D0D61"/>
    <w:rsid w:val="002D1B83"/>
    <w:rsid w:val="002D1C14"/>
    <w:rsid w:val="002D3AED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457"/>
    <w:rsid w:val="003035BA"/>
    <w:rsid w:val="00303D6A"/>
    <w:rsid w:val="00304069"/>
    <w:rsid w:val="00305FF2"/>
    <w:rsid w:val="003067FF"/>
    <w:rsid w:val="00307BAB"/>
    <w:rsid w:val="00307D2C"/>
    <w:rsid w:val="003109D0"/>
    <w:rsid w:val="00311460"/>
    <w:rsid w:val="00311C4E"/>
    <w:rsid w:val="00313FE8"/>
    <w:rsid w:val="00314082"/>
    <w:rsid w:val="003146C1"/>
    <w:rsid w:val="003146DD"/>
    <w:rsid w:val="003160C8"/>
    <w:rsid w:val="0031693B"/>
    <w:rsid w:val="0031715F"/>
    <w:rsid w:val="00317C19"/>
    <w:rsid w:val="00317F6B"/>
    <w:rsid w:val="0032053D"/>
    <w:rsid w:val="003220AA"/>
    <w:rsid w:val="0032242A"/>
    <w:rsid w:val="003232B7"/>
    <w:rsid w:val="00323C3E"/>
    <w:rsid w:val="003266FB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420"/>
    <w:rsid w:val="00341999"/>
    <w:rsid w:val="00341C42"/>
    <w:rsid w:val="00342A56"/>
    <w:rsid w:val="00342BB6"/>
    <w:rsid w:val="003438AE"/>
    <w:rsid w:val="00343942"/>
    <w:rsid w:val="00344657"/>
    <w:rsid w:val="003450DD"/>
    <w:rsid w:val="003465A2"/>
    <w:rsid w:val="00346778"/>
    <w:rsid w:val="00346C19"/>
    <w:rsid w:val="00346D79"/>
    <w:rsid w:val="00346E6B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60552"/>
    <w:rsid w:val="00360F1C"/>
    <w:rsid w:val="00361BE0"/>
    <w:rsid w:val="00361C4A"/>
    <w:rsid w:val="0036227B"/>
    <w:rsid w:val="003625AA"/>
    <w:rsid w:val="003631E4"/>
    <w:rsid w:val="00364251"/>
    <w:rsid w:val="00364AAC"/>
    <w:rsid w:val="00367724"/>
    <w:rsid w:val="0037071B"/>
    <w:rsid w:val="00372AA4"/>
    <w:rsid w:val="00372B75"/>
    <w:rsid w:val="00372FCE"/>
    <w:rsid w:val="00373148"/>
    <w:rsid w:val="003732C7"/>
    <w:rsid w:val="0037341D"/>
    <w:rsid w:val="00374DD2"/>
    <w:rsid w:val="00374FD1"/>
    <w:rsid w:val="0037500A"/>
    <w:rsid w:val="00375DF7"/>
    <w:rsid w:val="00375FA4"/>
    <w:rsid w:val="003769D8"/>
    <w:rsid w:val="00376F86"/>
    <w:rsid w:val="003808E4"/>
    <w:rsid w:val="00380C5B"/>
    <w:rsid w:val="00381785"/>
    <w:rsid w:val="00381AEF"/>
    <w:rsid w:val="0038342D"/>
    <w:rsid w:val="00383633"/>
    <w:rsid w:val="00383F01"/>
    <w:rsid w:val="00384B1C"/>
    <w:rsid w:val="00384DB5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211"/>
    <w:rsid w:val="00397CC0"/>
    <w:rsid w:val="003A00A9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C2D"/>
    <w:rsid w:val="003B2EED"/>
    <w:rsid w:val="003B478A"/>
    <w:rsid w:val="003B5AB0"/>
    <w:rsid w:val="003B5FAB"/>
    <w:rsid w:val="003B63B9"/>
    <w:rsid w:val="003B67EB"/>
    <w:rsid w:val="003B6A2C"/>
    <w:rsid w:val="003B6BA5"/>
    <w:rsid w:val="003B76E4"/>
    <w:rsid w:val="003B7D1E"/>
    <w:rsid w:val="003C04DE"/>
    <w:rsid w:val="003C1B34"/>
    <w:rsid w:val="003C205F"/>
    <w:rsid w:val="003C32B2"/>
    <w:rsid w:val="003C4291"/>
    <w:rsid w:val="003C47CE"/>
    <w:rsid w:val="003C4CF5"/>
    <w:rsid w:val="003C54C0"/>
    <w:rsid w:val="003C5E26"/>
    <w:rsid w:val="003C6C1A"/>
    <w:rsid w:val="003D04ED"/>
    <w:rsid w:val="003D0BB1"/>
    <w:rsid w:val="003D0EAB"/>
    <w:rsid w:val="003D1D54"/>
    <w:rsid w:val="003D3AEA"/>
    <w:rsid w:val="003D3C4E"/>
    <w:rsid w:val="003D3C89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4006F6"/>
    <w:rsid w:val="0040097C"/>
    <w:rsid w:val="0040139E"/>
    <w:rsid w:val="00401A34"/>
    <w:rsid w:val="00402A72"/>
    <w:rsid w:val="00403149"/>
    <w:rsid w:val="00405D8E"/>
    <w:rsid w:val="00406695"/>
    <w:rsid w:val="00406B7B"/>
    <w:rsid w:val="00406F64"/>
    <w:rsid w:val="00407A23"/>
    <w:rsid w:val="00407C46"/>
    <w:rsid w:val="00412306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3924"/>
    <w:rsid w:val="004255A3"/>
    <w:rsid w:val="004255BE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23F0"/>
    <w:rsid w:val="004329DB"/>
    <w:rsid w:val="00434649"/>
    <w:rsid w:val="004351ED"/>
    <w:rsid w:val="004367A4"/>
    <w:rsid w:val="004373F8"/>
    <w:rsid w:val="0043747B"/>
    <w:rsid w:val="00437F5D"/>
    <w:rsid w:val="00440452"/>
    <w:rsid w:val="004421B3"/>
    <w:rsid w:val="004423FC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49"/>
    <w:rsid w:val="00463E53"/>
    <w:rsid w:val="004647F4"/>
    <w:rsid w:val="0046497F"/>
    <w:rsid w:val="00464AEE"/>
    <w:rsid w:val="00464E9A"/>
    <w:rsid w:val="004655C0"/>
    <w:rsid w:val="00465724"/>
    <w:rsid w:val="00466AB0"/>
    <w:rsid w:val="00470698"/>
    <w:rsid w:val="00470E49"/>
    <w:rsid w:val="00471B36"/>
    <w:rsid w:val="00471CEE"/>
    <w:rsid w:val="00471E11"/>
    <w:rsid w:val="00472288"/>
    <w:rsid w:val="00473060"/>
    <w:rsid w:val="00474B2C"/>
    <w:rsid w:val="00474FBC"/>
    <w:rsid w:val="00475374"/>
    <w:rsid w:val="00476026"/>
    <w:rsid w:val="00480FE4"/>
    <w:rsid w:val="00481281"/>
    <w:rsid w:val="00481FB9"/>
    <w:rsid w:val="00482D95"/>
    <w:rsid w:val="00482ECA"/>
    <w:rsid w:val="004835B4"/>
    <w:rsid w:val="00483E2D"/>
    <w:rsid w:val="004842FB"/>
    <w:rsid w:val="00484861"/>
    <w:rsid w:val="00484924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4DF9"/>
    <w:rsid w:val="00495A33"/>
    <w:rsid w:val="0049612D"/>
    <w:rsid w:val="004963F9"/>
    <w:rsid w:val="004A030D"/>
    <w:rsid w:val="004A0600"/>
    <w:rsid w:val="004A1027"/>
    <w:rsid w:val="004A12C7"/>
    <w:rsid w:val="004A1379"/>
    <w:rsid w:val="004A1600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235"/>
    <w:rsid w:val="004B1313"/>
    <w:rsid w:val="004B14B1"/>
    <w:rsid w:val="004B4E37"/>
    <w:rsid w:val="004B5407"/>
    <w:rsid w:val="004B60A8"/>
    <w:rsid w:val="004B65C6"/>
    <w:rsid w:val="004B687B"/>
    <w:rsid w:val="004B6A34"/>
    <w:rsid w:val="004B7065"/>
    <w:rsid w:val="004B71B1"/>
    <w:rsid w:val="004B72DF"/>
    <w:rsid w:val="004B7806"/>
    <w:rsid w:val="004C0C0F"/>
    <w:rsid w:val="004C1886"/>
    <w:rsid w:val="004C1C38"/>
    <w:rsid w:val="004C1C62"/>
    <w:rsid w:val="004C2D35"/>
    <w:rsid w:val="004C3AF6"/>
    <w:rsid w:val="004C7C0E"/>
    <w:rsid w:val="004D0FD5"/>
    <w:rsid w:val="004D12E1"/>
    <w:rsid w:val="004D30FD"/>
    <w:rsid w:val="004D32F6"/>
    <w:rsid w:val="004D36BE"/>
    <w:rsid w:val="004D5600"/>
    <w:rsid w:val="004D5F6D"/>
    <w:rsid w:val="004D6824"/>
    <w:rsid w:val="004D6A7A"/>
    <w:rsid w:val="004D6F26"/>
    <w:rsid w:val="004D7D8A"/>
    <w:rsid w:val="004D7FD0"/>
    <w:rsid w:val="004E1DDF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66DD"/>
    <w:rsid w:val="004F7062"/>
    <w:rsid w:val="004F74DE"/>
    <w:rsid w:val="004F7A3D"/>
    <w:rsid w:val="004F7A40"/>
    <w:rsid w:val="004F7C82"/>
    <w:rsid w:val="00500FB2"/>
    <w:rsid w:val="00501CEE"/>
    <w:rsid w:val="00502080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2534"/>
    <w:rsid w:val="00513D86"/>
    <w:rsid w:val="00513F80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6"/>
    <w:rsid w:val="00550811"/>
    <w:rsid w:val="00550A51"/>
    <w:rsid w:val="00550D65"/>
    <w:rsid w:val="00552997"/>
    <w:rsid w:val="00553090"/>
    <w:rsid w:val="00554324"/>
    <w:rsid w:val="005548F1"/>
    <w:rsid w:val="00554A16"/>
    <w:rsid w:val="00555049"/>
    <w:rsid w:val="005550DD"/>
    <w:rsid w:val="00555115"/>
    <w:rsid w:val="0055559B"/>
    <w:rsid w:val="005601CC"/>
    <w:rsid w:val="00560261"/>
    <w:rsid w:val="00561108"/>
    <w:rsid w:val="005611F5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298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217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07E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374"/>
    <w:rsid w:val="005A37DF"/>
    <w:rsid w:val="005A476C"/>
    <w:rsid w:val="005A48D4"/>
    <w:rsid w:val="005A4B48"/>
    <w:rsid w:val="005A5627"/>
    <w:rsid w:val="005A5C21"/>
    <w:rsid w:val="005A616F"/>
    <w:rsid w:val="005A6BB0"/>
    <w:rsid w:val="005A70A7"/>
    <w:rsid w:val="005B0106"/>
    <w:rsid w:val="005B0468"/>
    <w:rsid w:val="005B084E"/>
    <w:rsid w:val="005B11FE"/>
    <w:rsid w:val="005B337A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C7E5C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BA1"/>
    <w:rsid w:val="005E108B"/>
    <w:rsid w:val="005E12CD"/>
    <w:rsid w:val="005E163E"/>
    <w:rsid w:val="005E1D2D"/>
    <w:rsid w:val="005E267C"/>
    <w:rsid w:val="005E3D63"/>
    <w:rsid w:val="005E44CB"/>
    <w:rsid w:val="005E4953"/>
    <w:rsid w:val="005E4A48"/>
    <w:rsid w:val="005E4F46"/>
    <w:rsid w:val="005E6F17"/>
    <w:rsid w:val="005E734A"/>
    <w:rsid w:val="005E7EA5"/>
    <w:rsid w:val="005F02CC"/>
    <w:rsid w:val="005F0A94"/>
    <w:rsid w:val="005F1053"/>
    <w:rsid w:val="005F141A"/>
    <w:rsid w:val="005F3834"/>
    <w:rsid w:val="005F3B1B"/>
    <w:rsid w:val="005F4192"/>
    <w:rsid w:val="005F4969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4839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12FB"/>
    <w:rsid w:val="00611CD9"/>
    <w:rsid w:val="00612745"/>
    <w:rsid w:val="00612CAE"/>
    <w:rsid w:val="00613518"/>
    <w:rsid w:val="00613670"/>
    <w:rsid w:val="00614F2A"/>
    <w:rsid w:val="0061691F"/>
    <w:rsid w:val="00617CB2"/>
    <w:rsid w:val="006210C4"/>
    <w:rsid w:val="0062126D"/>
    <w:rsid w:val="00621C46"/>
    <w:rsid w:val="00621CDD"/>
    <w:rsid w:val="00621EF2"/>
    <w:rsid w:val="00622B32"/>
    <w:rsid w:val="00622ECE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07C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3962"/>
    <w:rsid w:val="00644744"/>
    <w:rsid w:val="00644BAB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0E1"/>
    <w:rsid w:val="006543AB"/>
    <w:rsid w:val="006546B3"/>
    <w:rsid w:val="00654D11"/>
    <w:rsid w:val="00654F57"/>
    <w:rsid w:val="00656316"/>
    <w:rsid w:val="00656F46"/>
    <w:rsid w:val="006577C3"/>
    <w:rsid w:val="00661613"/>
    <w:rsid w:val="00661AA3"/>
    <w:rsid w:val="00661E22"/>
    <w:rsid w:val="00662DE1"/>
    <w:rsid w:val="00663C47"/>
    <w:rsid w:val="00663DBA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7926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7629"/>
    <w:rsid w:val="006E79C6"/>
    <w:rsid w:val="006F048B"/>
    <w:rsid w:val="006F098D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6F7639"/>
    <w:rsid w:val="00700488"/>
    <w:rsid w:val="007016A7"/>
    <w:rsid w:val="0070328C"/>
    <w:rsid w:val="00703391"/>
    <w:rsid w:val="00703A64"/>
    <w:rsid w:val="00703B26"/>
    <w:rsid w:val="00703F5D"/>
    <w:rsid w:val="00704A91"/>
    <w:rsid w:val="0070500A"/>
    <w:rsid w:val="00705946"/>
    <w:rsid w:val="00705B94"/>
    <w:rsid w:val="0070602A"/>
    <w:rsid w:val="0070646B"/>
    <w:rsid w:val="007066FA"/>
    <w:rsid w:val="00706D01"/>
    <w:rsid w:val="00707941"/>
    <w:rsid w:val="00711C4E"/>
    <w:rsid w:val="00712236"/>
    <w:rsid w:val="0071298F"/>
    <w:rsid w:val="00712CB2"/>
    <w:rsid w:val="007149AA"/>
    <w:rsid w:val="00715FB4"/>
    <w:rsid w:val="007162EF"/>
    <w:rsid w:val="007172A4"/>
    <w:rsid w:val="00720148"/>
    <w:rsid w:val="007204CA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054"/>
    <w:rsid w:val="007273B6"/>
    <w:rsid w:val="00730225"/>
    <w:rsid w:val="00730F9A"/>
    <w:rsid w:val="007313E3"/>
    <w:rsid w:val="00731654"/>
    <w:rsid w:val="00731656"/>
    <w:rsid w:val="00732297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076"/>
    <w:rsid w:val="00744CC1"/>
    <w:rsid w:val="0074559C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20E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66329"/>
    <w:rsid w:val="0076655C"/>
    <w:rsid w:val="00770392"/>
    <w:rsid w:val="00770A12"/>
    <w:rsid w:val="00770DE9"/>
    <w:rsid w:val="007714B0"/>
    <w:rsid w:val="0077161B"/>
    <w:rsid w:val="007731E0"/>
    <w:rsid w:val="00773C9E"/>
    <w:rsid w:val="00774494"/>
    <w:rsid w:val="00775F0F"/>
    <w:rsid w:val="00776724"/>
    <w:rsid w:val="007769B2"/>
    <w:rsid w:val="00776C2C"/>
    <w:rsid w:val="0077723F"/>
    <w:rsid w:val="00777F54"/>
    <w:rsid w:val="0078088D"/>
    <w:rsid w:val="007821E2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E82"/>
    <w:rsid w:val="007A070E"/>
    <w:rsid w:val="007A08D8"/>
    <w:rsid w:val="007A2D95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4ACA"/>
    <w:rsid w:val="007B5FDD"/>
    <w:rsid w:val="007B60DD"/>
    <w:rsid w:val="007B7075"/>
    <w:rsid w:val="007B7747"/>
    <w:rsid w:val="007B78F9"/>
    <w:rsid w:val="007B7C32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666E"/>
    <w:rsid w:val="007E73C9"/>
    <w:rsid w:val="007E7A96"/>
    <w:rsid w:val="007E7F14"/>
    <w:rsid w:val="007F0E1E"/>
    <w:rsid w:val="007F0E47"/>
    <w:rsid w:val="007F14B1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0CC"/>
    <w:rsid w:val="007F71F7"/>
    <w:rsid w:val="007F79F7"/>
    <w:rsid w:val="00800980"/>
    <w:rsid w:val="0080182C"/>
    <w:rsid w:val="00801B42"/>
    <w:rsid w:val="0080215D"/>
    <w:rsid w:val="00802D01"/>
    <w:rsid w:val="008032DB"/>
    <w:rsid w:val="008035F2"/>
    <w:rsid w:val="008038B2"/>
    <w:rsid w:val="00803A50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5E4C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5101"/>
    <w:rsid w:val="00825E4D"/>
    <w:rsid w:val="00826B31"/>
    <w:rsid w:val="00830167"/>
    <w:rsid w:val="0083080F"/>
    <w:rsid w:val="00830BED"/>
    <w:rsid w:val="00830FBB"/>
    <w:rsid w:val="00831A5E"/>
    <w:rsid w:val="00833404"/>
    <w:rsid w:val="00834528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008"/>
    <w:rsid w:val="0085266A"/>
    <w:rsid w:val="00852A4B"/>
    <w:rsid w:val="00852A5D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1DEC"/>
    <w:rsid w:val="0086232E"/>
    <w:rsid w:val="00862804"/>
    <w:rsid w:val="00863CBE"/>
    <w:rsid w:val="00864290"/>
    <w:rsid w:val="00864950"/>
    <w:rsid w:val="00866C27"/>
    <w:rsid w:val="00870351"/>
    <w:rsid w:val="008721CA"/>
    <w:rsid w:val="008753E6"/>
    <w:rsid w:val="00876140"/>
    <w:rsid w:val="008768B7"/>
    <w:rsid w:val="00876E31"/>
    <w:rsid w:val="0087704D"/>
    <w:rsid w:val="008804D1"/>
    <w:rsid w:val="00881256"/>
    <w:rsid w:val="008815B1"/>
    <w:rsid w:val="008826C4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A0242"/>
    <w:rsid w:val="008A0A78"/>
    <w:rsid w:val="008A0DB0"/>
    <w:rsid w:val="008A196C"/>
    <w:rsid w:val="008A1D04"/>
    <w:rsid w:val="008A2729"/>
    <w:rsid w:val="008A377C"/>
    <w:rsid w:val="008A46C5"/>
    <w:rsid w:val="008A5C41"/>
    <w:rsid w:val="008A5C93"/>
    <w:rsid w:val="008A5CE8"/>
    <w:rsid w:val="008A6143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97C"/>
    <w:rsid w:val="008B5C74"/>
    <w:rsid w:val="008B5FFF"/>
    <w:rsid w:val="008B60B2"/>
    <w:rsid w:val="008B63F0"/>
    <w:rsid w:val="008B68E7"/>
    <w:rsid w:val="008C0435"/>
    <w:rsid w:val="008C0C28"/>
    <w:rsid w:val="008C2308"/>
    <w:rsid w:val="008C2931"/>
    <w:rsid w:val="008C4A53"/>
    <w:rsid w:val="008C4CCA"/>
    <w:rsid w:val="008C568E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49F"/>
    <w:rsid w:val="008D68B5"/>
    <w:rsid w:val="008D6B45"/>
    <w:rsid w:val="008E0867"/>
    <w:rsid w:val="008E105C"/>
    <w:rsid w:val="008E14ED"/>
    <w:rsid w:val="008E2355"/>
    <w:rsid w:val="008E30ED"/>
    <w:rsid w:val="008E36CB"/>
    <w:rsid w:val="008E4165"/>
    <w:rsid w:val="008E509A"/>
    <w:rsid w:val="008E61B7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3875"/>
    <w:rsid w:val="008F3F04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0F6F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E0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56DD"/>
    <w:rsid w:val="00947422"/>
    <w:rsid w:val="00947559"/>
    <w:rsid w:val="00947C08"/>
    <w:rsid w:val="00950805"/>
    <w:rsid w:val="00950DB6"/>
    <w:rsid w:val="009514EA"/>
    <w:rsid w:val="0095193A"/>
    <w:rsid w:val="00951CC5"/>
    <w:rsid w:val="00951FEA"/>
    <w:rsid w:val="0095224A"/>
    <w:rsid w:val="0095378B"/>
    <w:rsid w:val="0095392E"/>
    <w:rsid w:val="00953D81"/>
    <w:rsid w:val="009540C0"/>
    <w:rsid w:val="0095411A"/>
    <w:rsid w:val="00954998"/>
    <w:rsid w:val="009557E1"/>
    <w:rsid w:val="00955AC6"/>
    <w:rsid w:val="00957DCD"/>
    <w:rsid w:val="00957E6B"/>
    <w:rsid w:val="00957EF1"/>
    <w:rsid w:val="009609F1"/>
    <w:rsid w:val="00961CD7"/>
    <w:rsid w:val="009625E0"/>
    <w:rsid w:val="00962845"/>
    <w:rsid w:val="00962DDA"/>
    <w:rsid w:val="00962F49"/>
    <w:rsid w:val="00964105"/>
    <w:rsid w:val="009646AF"/>
    <w:rsid w:val="00964BDE"/>
    <w:rsid w:val="00966785"/>
    <w:rsid w:val="009668C6"/>
    <w:rsid w:val="009670A3"/>
    <w:rsid w:val="00967167"/>
    <w:rsid w:val="0096752D"/>
    <w:rsid w:val="00970A9C"/>
    <w:rsid w:val="0097133C"/>
    <w:rsid w:val="00971380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562"/>
    <w:rsid w:val="00990ED1"/>
    <w:rsid w:val="009913F6"/>
    <w:rsid w:val="009916F6"/>
    <w:rsid w:val="00992B5F"/>
    <w:rsid w:val="00995B72"/>
    <w:rsid w:val="00995FDE"/>
    <w:rsid w:val="00997D88"/>
    <w:rsid w:val="009A002B"/>
    <w:rsid w:val="009A03C9"/>
    <w:rsid w:val="009A17A6"/>
    <w:rsid w:val="009A2242"/>
    <w:rsid w:val="009A32EA"/>
    <w:rsid w:val="009A35CD"/>
    <w:rsid w:val="009A398D"/>
    <w:rsid w:val="009A3C56"/>
    <w:rsid w:val="009A4CC5"/>
    <w:rsid w:val="009A4FFC"/>
    <w:rsid w:val="009A54D3"/>
    <w:rsid w:val="009A77CD"/>
    <w:rsid w:val="009B0A4A"/>
    <w:rsid w:val="009B22D8"/>
    <w:rsid w:val="009B2340"/>
    <w:rsid w:val="009B23D3"/>
    <w:rsid w:val="009B2E11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47B8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7623"/>
    <w:rsid w:val="009E1386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3BD"/>
    <w:rsid w:val="009E757A"/>
    <w:rsid w:val="009E7B6A"/>
    <w:rsid w:val="009E7E30"/>
    <w:rsid w:val="009F05DF"/>
    <w:rsid w:val="009F0701"/>
    <w:rsid w:val="009F15CA"/>
    <w:rsid w:val="009F1D5F"/>
    <w:rsid w:val="009F3DE1"/>
    <w:rsid w:val="009F42CA"/>
    <w:rsid w:val="009F5119"/>
    <w:rsid w:val="009F65CE"/>
    <w:rsid w:val="009F6761"/>
    <w:rsid w:val="009F7598"/>
    <w:rsid w:val="009F787D"/>
    <w:rsid w:val="009F7CB6"/>
    <w:rsid w:val="009F7E14"/>
    <w:rsid w:val="00A0293F"/>
    <w:rsid w:val="00A032F3"/>
    <w:rsid w:val="00A04305"/>
    <w:rsid w:val="00A045C1"/>
    <w:rsid w:val="00A04DFF"/>
    <w:rsid w:val="00A0550D"/>
    <w:rsid w:val="00A06AB8"/>
    <w:rsid w:val="00A10225"/>
    <w:rsid w:val="00A10684"/>
    <w:rsid w:val="00A10979"/>
    <w:rsid w:val="00A11D22"/>
    <w:rsid w:val="00A12768"/>
    <w:rsid w:val="00A12DC8"/>
    <w:rsid w:val="00A12EAA"/>
    <w:rsid w:val="00A1347D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23B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52C2"/>
    <w:rsid w:val="00A452CC"/>
    <w:rsid w:val="00A45933"/>
    <w:rsid w:val="00A45E4D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4518"/>
    <w:rsid w:val="00A55360"/>
    <w:rsid w:val="00A55437"/>
    <w:rsid w:val="00A56613"/>
    <w:rsid w:val="00A57698"/>
    <w:rsid w:val="00A604EF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2497"/>
    <w:rsid w:val="00A72864"/>
    <w:rsid w:val="00A73AA7"/>
    <w:rsid w:val="00A74CFE"/>
    <w:rsid w:val="00A7540C"/>
    <w:rsid w:val="00A75C1C"/>
    <w:rsid w:val="00A779EB"/>
    <w:rsid w:val="00A802BB"/>
    <w:rsid w:val="00A805E1"/>
    <w:rsid w:val="00A80BEF"/>
    <w:rsid w:val="00A813DF"/>
    <w:rsid w:val="00A81B15"/>
    <w:rsid w:val="00A829FC"/>
    <w:rsid w:val="00A82D42"/>
    <w:rsid w:val="00A82FD3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75B"/>
    <w:rsid w:val="00A86C91"/>
    <w:rsid w:val="00A91032"/>
    <w:rsid w:val="00A91132"/>
    <w:rsid w:val="00A917EE"/>
    <w:rsid w:val="00A934B3"/>
    <w:rsid w:val="00A93B37"/>
    <w:rsid w:val="00A96C33"/>
    <w:rsid w:val="00A97247"/>
    <w:rsid w:val="00A97442"/>
    <w:rsid w:val="00A97B06"/>
    <w:rsid w:val="00AA106D"/>
    <w:rsid w:val="00AA151A"/>
    <w:rsid w:val="00AA226D"/>
    <w:rsid w:val="00AA28BF"/>
    <w:rsid w:val="00AA2B35"/>
    <w:rsid w:val="00AA307E"/>
    <w:rsid w:val="00AA3646"/>
    <w:rsid w:val="00AA42AF"/>
    <w:rsid w:val="00AA45BD"/>
    <w:rsid w:val="00AA5EF0"/>
    <w:rsid w:val="00AA5F85"/>
    <w:rsid w:val="00AA60C3"/>
    <w:rsid w:val="00AA69E4"/>
    <w:rsid w:val="00AA6CBC"/>
    <w:rsid w:val="00AA740E"/>
    <w:rsid w:val="00AA75B4"/>
    <w:rsid w:val="00AA76F0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B8F"/>
    <w:rsid w:val="00AC0FF6"/>
    <w:rsid w:val="00AC22DF"/>
    <w:rsid w:val="00AC238B"/>
    <w:rsid w:val="00AC24DF"/>
    <w:rsid w:val="00AC307F"/>
    <w:rsid w:val="00AC4018"/>
    <w:rsid w:val="00AC41D2"/>
    <w:rsid w:val="00AC4AFE"/>
    <w:rsid w:val="00AC5DDB"/>
    <w:rsid w:val="00AC7A9E"/>
    <w:rsid w:val="00AD0224"/>
    <w:rsid w:val="00AD0AA7"/>
    <w:rsid w:val="00AD1CBD"/>
    <w:rsid w:val="00AD1CE5"/>
    <w:rsid w:val="00AD21A1"/>
    <w:rsid w:val="00AD222C"/>
    <w:rsid w:val="00AD263F"/>
    <w:rsid w:val="00AD3291"/>
    <w:rsid w:val="00AD3CC7"/>
    <w:rsid w:val="00AD3F98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5182"/>
    <w:rsid w:val="00AF7ECE"/>
    <w:rsid w:val="00B0096A"/>
    <w:rsid w:val="00B02732"/>
    <w:rsid w:val="00B038CF"/>
    <w:rsid w:val="00B04731"/>
    <w:rsid w:val="00B04885"/>
    <w:rsid w:val="00B04C7E"/>
    <w:rsid w:val="00B05544"/>
    <w:rsid w:val="00B0580C"/>
    <w:rsid w:val="00B0589A"/>
    <w:rsid w:val="00B061B9"/>
    <w:rsid w:val="00B063F2"/>
    <w:rsid w:val="00B07A4D"/>
    <w:rsid w:val="00B107F8"/>
    <w:rsid w:val="00B10A78"/>
    <w:rsid w:val="00B11258"/>
    <w:rsid w:val="00B1148D"/>
    <w:rsid w:val="00B118A8"/>
    <w:rsid w:val="00B1228D"/>
    <w:rsid w:val="00B12E7F"/>
    <w:rsid w:val="00B1310E"/>
    <w:rsid w:val="00B136A1"/>
    <w:rsid w:val="00B14408"/>
    <w:rsid w:val="00B14A22"/>
    <w:rsid w:val="00B14BB4"/>
    <w:rsid w:val="00B14BC8"/>
    <w:rsid w:val="00B16019"/>
    <w:rsid w:val="00B16076"/>
    <w:rsid w:val="00B16A83"/>
    <w:rsid w:val="00B17166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4BA1"/>
    <w:rsid w:val="00B35AC9"/>
    <w:rsid w:val="00B36208"/>
    <w:rsid w:val="00B369E9"/>
    <w:rsid w:val="00B3769C"/>
    <w:rsid w:val="00B40D30"/>
    <w:rsid w:val="00B410F6"/>
    <w:rsid w:val="00B41D0A"/>
    <w:rsid w:val="00B421DC"/>
    <w:rsid w:val="00B42FB9"/>
    <w:rsid w:val="00B439BF"/>
    <w:rsid w:val="00B43A0B"/>
    <w:rsid w:val="00B442B4"/>
    <w:rsid w:val="00B45D4F"/>
    <w:rsid w:val="00B46BC2"/>
    <w:rsid w:val="00B474DD"/>
    <w:rsid w:val="00B4796E"/>
    <w:rsid w:val="00B5042F"/>
    <w:rsid w:val="00B5043F"/>
    <w:rsid w:val="00B50619"/>
    <w:rsid w:val="00B50A7E"/>
    <w:rsid w:val="00B52220"/>
    <w:rsid w:val="00B5269C"/>
    <w:rsid w:val="00B5296E"/>
    <w:rsid w:val="00B5441D"/>
    <w:rsid w:val="00B5483C"/>
    <w:rsid w:val="00B55048"/>
    <w:rsid w:val="00B55D9A"/>
    <w:rsid w:val="00B561B2"/>
    <w:rsid w:val="00B564A8"/>
    <w:rsid w:val="00B5778B"/>
    <w:rsid w:val="00B57877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34"/>
    <w:rsid w:val="00B75741"/>
    <w:rsid w:val="00B75C5E"/>
    <w:rsid w:val="00B775C1"/>
    <w:rsid w:val="00B80CEF"/>
    <w:rsid w:val="00B81318"/>
    <w:rsid w:val="00B82152"/>
    <w:rsid w:val="00B823DF"/>
    <w:rsid w:val="00B836C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8C0"/>
    <w:rsid w:val="00B95507"/>
    <w:rsid w:val="00B95B57"/>
    <w:rsid w:val="00B960EA"/>
    <w:rsid w:val="00B965FE"/>
    <w:rsid w:val="00B96A17"/>
    <w:rsid w:val="00B9705E"/>
    <w:rsid w:val="00B975CF"/>
    <w:rsid w:val="00BA0BB7"/>
    <w:rsid w:val="00BA0D2D"/>
    <w:rsid w:val="00BA1972"/>
    <w:rsid w:val="00BA25BC"/>
    <w:rsid w:val="00BA2DC3"/>
    <w:rsid w:val="00BA3234"/>
    <w:rsid w:val="00BA3440"/>
    <w:rsid w:val="00BA3526"/>
    <w:rsid w:val="00BA3829"/>
    <w:rsid w:val="00BA5EFD"/>
    <w:rsid w:val="00BB0923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9E2"/>
    <w:rsid w:val="00BC4FA2"/>
    <w:rsid w:val="00BC5AFA"/>
    <w:rsid w:val="00BC5B9A"/>
    <w:rsid w:val="00BC5BB4"/>
    <w:rsid w:val="00BC5CFD"/>
    <w:rsid w:val="00BC5E1B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53BE"/>
    <w:rsid w:val="00BE6070"/>
    <w:rsid w:val="00BE6ECF"/>
    <w:rsid w:val="00BE72F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233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6B6"/>
    <w:rsid w:val="00C05712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3BF2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3CD4"/>
    <w:rsid w:val="00C24782"/>
    <w:rsid w:val="00C24E6D"/>
    <w:rsid w:val="00C25247"/>
    <w:rsid w:val="00C25634"/>
    <w:rsid w:val="00C26C44"/>
    <w:rsid w:val="00C26EE8"/>
    <w:rsid w:val="00C300F6"/>
    <w:rsid w:val="00C301B4"/>
    <w:rsid w:val="00C30F8A"/>
    <w:rsid w:val="00C31ADC"/>
    <w:rsid w:val="00C325ED"/>
    <w:rsid w:val="00C32948"/>
    <w:rsid w:val="00C32DD7"/>
    <w:rsid w:val="00C334B2"/>
    <w:rsid w:val="00C352A5"/>
    <w:rsid w:val="00C35E76"/>
    <w:rsid w:val="00C363BE"/>
    <w:rsid w:val="00C3696E"/>
    <w:rsid w:val="00C36F3A"/>
    <w:rsid w:val="00C371FB"/>
    <w:rsid w:val="00C378D8"/>
    <w:rsid w:val="00C4252A"/>
    <w:rsid w:val="00C42897"/>
    <w:rsid w:val="00C42DFF"/>
    <w:rsid w:val="00C42F12"/>
    <w:rsid w:val="00C43B44"/>
    <w:rsid w:val="00C442A2"/>
    <w:rsid w:val="00C451C8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1E73"/>
    <w:rsid w:val="00C6228D"/>
    <w:rsid w:val="00C63722"/>
    <w:rsid w:val="00C64A57"/>
    <w:rsid w:val="00C65303"/>
    <w:rsid w:val="00C66218"/>
    <w:rsid w:val="00C678B2"/>
    <w:rsid w:val="00C679BA"/>
    <w:rsid w:val="00C67D73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0926"/>
    <w:rsid w:val="00C818E1"/>
    <w:rsid w:val="00C82543"/>
    <w:rsid w:val="00C836E7"/>
    <w:rsid w:val="00C84088"/>
    <w:rsid w:val="00C841AD"/>
    <w:rsid w:val="00C84EC1"/>
    <w:rsid w:val="00C85996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6CFA"/>
    <w:rsid w:val="00CB6EDE"/>
    <w:rsid w:val="00CB7308"/>
    <w:rsid w:val="00CB7762"/>
    <w:rsid w:val="00CC1295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ABD"/>
    <w:rsid w:val="00CE2BEC"/>
    <w:rsid w:val="00CE2CFD"/>
    <w:rsid w:val="00CE37A8"/>
    <w:rsid w:val="00CE448D"/>
    <w:rsid w:val="00CE499A"/>
    <w:rsid w:val="00CE5478"/>
    <w:rsid w:val="00CE5BDB"/>
    <w:rsid w:val="00CF0031"/>
    <w:rsid w:val="00CF0C99"/>
    <w:rsid w:val="00CF0E4F"/>
    <w:rsid w:val="00CF1894"/>
    <w:rsid w:val="00CF208D"/>
    <w:rsid w:val="00CF24F4"/>
    <w:rsid w:val="00CF2565"/>
    <w:rsid w:val="00CF30C0"/>
    <w:rsid w:val="00CF31D3"/>
    <w:rsid w:val="00CF36CB"/>
    <w:rsid w:val="00CF3C15"/>
    <w:rsid w:val="00CF46D3"/>
    <w:rsid w:val="00CF49D4"/>
    <w:rsid w:val="00CF54EB"/>
    <w:rsid w:val="00CF7587"/>
    <w:rsid w:val="00D0037C"/>
    <w:rsid w:val="00D0078A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E89"/>
    <w:rsid w:val="00D07394"/>
    <w:rsid w:val="00D076FD"/>
    <w:rsid w:val="00D100CE"/>
    <w:rsid w:val="00D107C0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3C1"/>
    <w:rsid w:val="00D24556"/>
    <w:rsid w:val="00D25B61"/>
    <w:rsid w:val="00D26144"/>
    <w:rsid w:val="00D26312"/>
    <w:rsid w:val="00D26D63"/>
    <w:rsid w:val="00D27B6C"/>
    <w:rsid w:val="00D30130"/>
    <w:rsid w:val="00D30D0B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F53"/>
    <w:rsid w:val="00D47495"/>
    <w:rsid w:val="00D477D1"/>
    <w:rsid w:val="00D4799A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E81"/>
    <w:rsid w:val="00D5587C"/>
    <w:rsid w:val="00D55B87"/>
    <w:rsid w:val="00D567FB"/>
    <w:rsid w:val="00D57608"/>
    <w:rsid w:val="00D57DFA"/>
    <w:rsid w:val="00D60138"/>
    <w:rsid w:val="00D608E7"/>
    <w:rsid w:val="00D60D32"/>
    <w:rsid w:val="00D61198"/>
    <w:rsid w:val="00D6123B"/>
    <w:rsid w:val="00D613B6"/>
    <w:rsid w:val="00D6211D"/>
    <w:rsid w:val="00D621C0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484"/>
    <w:rsid w:val="00D8465F"/>
    <w:rsid w:val="00D84F2F"/>
    <w:rsid w:val="00D85322"/>
    <w:rsid w:val="00D862B8"/>
    <w:rsid w:val="00D86302"/>
    <w:rsid w:val="00D86EBB"/>
    <w:rsid w:val="00D90529"/>
    <w:rsid w:val="00D9153D"/>
    <w:rsid w:val="00D922A6"/>
    <w:rsid w:val="00D930FE"/>
    <w:rsid w:val="00D93452"/>
    <w:rsid w:val="00D935B8"/>
    <w:rsid w:val="00D93DA1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389"/>
    <w:rsid w:val="00DA44AD"/>
    <w:rsid w:val="00DA56EA"/>
    <w:rsid w:val="00DA5825"/>
    <w:rsid w:val="00DA66C3"/>
    <w:rsid w:val="00DA6BDA"/>
    <w:rsid w:val="00DA6E54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B7759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652"/>
    <w:rsid w:val="00DD0C2C"/>
    <w:rsid w:val="00DD129F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6CB"/>
    <w:rsid w:val="00DE079A"/>
    <w:rsid w:val="00DE0DE7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9BB"/>
    <w:rsid w:val="00DF1F4A"/>
    <w:rsid w:val="00DF22C0"/>
    <w:rsid w:val="00DF24BD"/>
    <w:rsid w:val="00DF444F"/>
    <w:rsid w:val="00DF4663"/>
    <w:rsid w:val="00DF487F"/>
    <w:rsid w:val="00DF4FC4"/>
    <w:rsid w:val="00DF594E"/>
    <w:rsid w:val="00DF7BB1"/>
    <w:rsid w:val="00DF7F22"/>
    <w:rsid w:val="00E00224"/>
    <w:rsid w:val="00E00358"/>
    <w:rsid w:val="00E00DCA"/>
    <w:rsid w:val="00E0101F"/>
    <w:rsid w:val="00E01D18"/>
    <w:rsid w:val="00E026AA"/>
    <w:rsid w:val="00E0294E"/>
    <w:rsid w:val="00E02BA5"/>
    <w:rsid w:val="00E02F86"/>
    <w:rsid w:val="00E038CE"/>
    <w:rsid w:val="00E038E3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61A1"/>
    <w:rsid w:val="00E17810"/>
    <w:rsid w:val="00E17D01"/>
    <w:rsid w:val="00E207D6"/>
    <w:rsid w:val="00E20B73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C5"/>
    <w:rsid w:val="00E33A35"/>
    <w:rsid w:val="00E3478D"/>
    <w:rsid w:val="00E34794"/>
    <w:rsid w:val="00E35A79"/>
    <w:rsid w:val="00E3639A"/>
    <w:rsid w:val="00E4070B"/>
    <w:rsid w:val="00E40862"/>
    <w:rsid w:val="00E40A27"/>
    <w:rsid w:val="00E40F40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470BB"/>
    <w:rsid w:val="00E5006C"/>
    <w:rsid w:val="00E502C4"/>
    <w:rsid w:val="00E50F81"/>
    <w:rsid w:val="00E51DD3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84B"/>
    <w:rsid w:val="00E76B29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87FB8"/>
    <w:rsid w:val="00E90018"/>
    <w:rsid w:val="00E90418"/>
    <w:rsid w:val="00E90923"/>
    <w:rsid w:val="00E90B54"/>
    <w:rsid w:val="00E910FC"/>
    <w:rsid w:val="00E939DA"/>
    <w:rsid w:val="00E94990"/>
    <w:rsid w:val="00E94BAB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B90"/>
    <w:rsid w:val="00EA3C24"/>
    <w:rsid w:val="00EA3D76"/>
    <w:rsid w:val="00EA3DB5"/>
    <w:rsid w:val="00EA4A7F"/>
    <w:rsid w:val="00EA6349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0FF8"/>
    <w:rsid w:val="00EE13FD"/>
    <w:rsid w:val="00EE2605"/>
    <w:rsid w:val="00EE2B8F"/>
    <w:rsid w:val="00EE3A95"/>
    <w:rsid w:val="00EE53FE"/>
    <w:rsid w:val="00EE5692"/>
    <w:rsid w:val="00EF0164"/>
    <w:rsid w:val="00EF04A8"/>
    <w:rsid w:val="00EF0C44"/>
    <w:rsid w:val="00EF0CA1"/>
    <w:rsid w:val="00EF1A8E"/>
    <w:rsid w:val="00EF21E8"/>
    <w:rsid w:val="00EF4235"/>
    <w:rsid w:val="00EF42C6"/>
    <w:rsid w:val="00EF4D19"/>
    <w:rsid w:val="00EF4DB4"/>
    <w:rsid w:val="00EF53BF"/>
    <w:rsid w:val="00EF5511"/>
    <w:rsid w:val="00EF5A49"/>
    <w:rsid w:val="00EF5D8B"/>
    <w:rsid w:val="00EF60D4"/>
    <w:rsid w:val="00EF678B"/>
    <w:rsid w:val="00EF75D0"/>
    <w:rsid w:val="00F00144"/>
    <w:rsid w:val="00F01416"/>
    <w:rsid w:val="00F0257E"/>
    <w:rsid w:val="00F0271F"/>
    <w:rsid w:val="00F03102"/>
    <w:rsid w:val="00F04035"/>
    <w:rsid w:val="00F0487B"/>
    <w:rsid w:val="00F04BD9"/>
    <w:rsid w:val="00F0557F"/>
    <w:rsid w:val="00F05B38"/>
    <w:rsid w:val="00F05D4D"/>
    <w:rsid w:val="00F05DFF"/>
    <w:rsid w:val="00F06AA7"/>
    <w:rsid w:val="00F072D8"/>
    <w:rsid w:val="00F07C7D"/>
    <w:rsid w:val="00F10310"/>
    <w:rsid w:val="00F10B79"/>
    <w:rsid w:val="00F10C29"/>
    <w:rsid w:val="00F10D39"/>
    <w:rsid w:val="00F11517"/>
    <w:rsid w:val="00F12D23"/>
    <w:rsid w:val="00F13CED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4D83"/>
    <w:rsid w:val="00F35A51"/>
    <w:rsid w:val="00F35B49"/>
    <w:rsid w:val="00F35F5E"/>
    <w:rsid w:val="00F35FF1"/>
    <w:rsid w:val="00F360BC"/>
    <w:rsid w:val="00F36B8F"/>
    <w:rsid w:val="00F36EBF"/>
    <w:rsid w:val="00F370FC"/>
    <w:rsid w:val="00F375C8"/>
    <w:rsid w:val="00F37F62"/>
    <w:rsid w:val="00F40259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8B8"/>
    <w:rsid w:val="00F50F9D"/>
    <w:rsid w:val="00F5146D"/>
    <w:rsid w:val="00F5153F"/>
    <w:rsid w:val="00F51569"/>
    <w:rsid w:val="00F53597"/>
    <w:rsid w:val="00F5431E"/>
    <w:rsid w:val="00F54609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B7"/>
    <w:rsid w:val="00F635D5"/>
    <w:rsid w:val="00F638D7"/>
    <w:rsid w:val="00F63FF6"/>
    <w:rsid w:val="00F641E0"/>
    <w:rsid w:val="00F64C83"/>
    <w:rsid w:val="00F64D50"/>
    <w:rsid w:val="00F64EA5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331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5FED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109D"/>
    <w:rsid w:val="00FD1A79"/>
    <w:rsid w:val="00FD446A"/>
    <w:rsid w:val="00FD4C86"/>
    <w:rsid w:val="00FD4F68"/>
    <w:rsid w:val="00FD5C0C"/>
    <w:rsid w:val="00FD68FD"/>
    <w:rsid w:val="00FD7526"/>
    <w:rsid w:val="00FD76E1"/>
    <w:rsid w:val="00FE095C"/>
    <w:rsid w:val="00FE1014"/>
    <w:rsid w:val="00FE11AB"/>
    <w:rsid w:val="00FE2007"/>
    <w:rsid w:val="00FE2D57"/>
    <w:rsid w:val="00FE61A4"/>
    <w:rsid w:val="00FE61FB"/>
    <w:rsid w:val="00FE6651"/>
    <w:rsid w:val="00FE72F5"/>
    <w:rsid w:val="00FF04B3"/>
    <w:rsid w:val="00FF0948"/>
    <w:rsid w:val="00FF1125"/>
    <w:rsid w:val="00FF1331"/>
    <w:rsid w:val="00FF281D"/>
    <w:rsid w:val="00FF2CFF"/>
    <w:rsid w:val="00FF3120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866C27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rsid w:val="001A0538"/>
    <w:pPr>
      <w:ind w:left="1701" w:hanging="1701"/>
      <w:outlineLvl w:val="4"/>
    </w:pPr>
    <w:rPr>
      <w:sz w:val="28"/>
      <w:lang w:eastAsia="zh-CN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styleId="23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uiPriority w:val="99"/>
    <w:qFormat/>
    <w:pPr>
      <w:jc w:val="center"/>
    </w:pPr>
  </w:style>
  <w:style w:type="character" w:customStyle="1" w:styleId="TACChar">
    <w:name w:val="TAC Char"/>
    <w:link w:val="TAC"/>
    <w:uiPriority w:val="99"/>
    <w:qFormat/>
    <w:rsid w:val="00A56613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qFormat/>
    <w:rPr>
      <w:lang w:eastAsia="x-none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9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paragraph" w:customStyle="1" w:styleId="B3">
    <w:name w:val="B3"/>
    <w:basedOn w:val="33"/>
    <w:link w:val="B3Char"/>
  </w:style>
  <w:style w:type="character" w:customStyle="1" w:styleId="B3Char">
    <w:name w:val="B3 Char"/>
    <w:link w:val="B3"/>
    <w:rsid w:val="009860DC"/>
    <w:rPr>
      <w:lang w:val="en-GB" w:eastAsia="en-US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c"/>
    <w:rsid w:val="009860DC"/>
    <w:rPr>
      <w:b/>
      <w:lang w:val="en-GB" w:eastAsia="en-US"/>
    </w:rPr>
  </w:style>
  <w:style w:type="character" w:styleId="ad">
    <w:name w:val="Hyperlink"/>
    <w:uiPriority w:val="99"/>
    <w:rPr>
      <w:color w:val="0000FF"/>
      <w:u w:val="single"/>
    </w:rPr>
  </w:style>
  <w:style w:type="character" w:styleId="ae">
    <w:name w:val="FollowedHyperlink"/>
    <w:uiPriority w:val="99"/>
    <w:rPr>
      <w:color w:val="800080"/>
      <w:u w:val="single"/>
    </w:rPr>
  </w:style>
  <w:style w:type="paragraph" w:styleId="af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1">
    <w:name w:val="Body Text"/>
    <w:basedOn w:val="a0"/>
    <w:qFormat/>
  </w:style>
  <w:style w:type="character" w:styleId="af2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3">
    <w:name w:val="annotation text"/>
    <w:basedOn w:val="a0"/>
    <w:link w:val="13"/>
    <w:semiHidden/>
  </w:style>
  <w:style w:type="character" w:customStyle="1" w:styleId="13">
    <w:name w:val="批注文字 字符1"/>
    <w:link w:val="af3"/>
    <w:semiHidden/>
    <w:rsid w:val="00A515A6"/>
    <w:rPr>
      <w:lang w:val="en-GB"/>
    </w:rPr>
  </w:style>
  <w:style w:type="paragraph" w:styleId="af4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4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5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5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6">
    <w:name w:val="annotation subject"/>
    <w:basedOn w:val="af3"/>
    <w:next w:val="af3"/>
    <w:link w:val="16"/>
    <w:rsid w:val="00A515A6"/>
    <w:rPr>
      <w:b/>
      <w:bCs/>
    </w:rPr>
  </w:style>
  <w:style w:type="character" w:customStyle="1" w:styleId="16">
    <w:name w:val="批注主题 字符1"/>
    <w:link w:val="af6"/>
    <w:rsid w:val="00A515A6"/>
    <w:rPr>
      <w:b/>
      <w:bCs/>
      <w:lang w:val="en-GB"/>
    </w:rPr>
  </w:style>
  <w:style w:type="paragraph" w:styleId="af7">
    <w:name w:val="Revision"/>
    <w:hidden/>
    <w:uiPriority w:val="99"/>
    <w:semiHidden/>
    <w:rsid w:val="00550A51"/>
    <w:rPr>
      <w:lang w:val="en-GB" w:eastAsia="en-US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8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9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a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a"/>
    <w:rsid w:val="009860DC"/>
    <w:rPr>
      <w:rFonts w:eastAsia="宋体"/>
      <w:lang w:val="en-GB" w:eastAsia="en-US"/>
    </w:rPr>
  </w:style>
  <w:style w:type="character" w:styleId="afb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c">
    <w:name w:val="批注框文本 字符"/>
    <w:rsid w:val="00B2715B"/>
    <w:rPr>
      <w:sz w:val="18"/>
      <w:szCs w:val="18"/>
      <w:lang w:val="en-GB" w:eastAsia="en-US"/>
    </w:rPr>
  </w:style>
  <w:style w:type="character" w:customStyle="1" w:styleId="af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e">
    <w:name w:val="批注文字 字符"/>
    <w:semiHidden/>
    <w:rsid w:val="00B2715B"/>
    <w:rPr>
      <w:lang w:val="en-GB" w:eastAsia="en-US"/>
    </w:rPr>
  </w:style>
  <w:style w:type="character" w:customStyle="1" w:styleId="aff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0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1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sid w:val="00B2715B"/>
    <w:rPr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1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72705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62B62-3675-4A2E-870A-E8FD9A627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12</Pages>
  <Words>3301</Words>
  <Characters>18821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22078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OPPO-JQ</cp:lastModifiedBy>
  <cp:revision>116</cp:revision>
  <dcterms:created xsi:type="dcterms:W3CDTF">2024-08-09T06:59:00Z</dcterms:created>
  <dcterms:modified xsi:type="dcterms:W3CDTF">2024-09-30T03:08:00Z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